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195D0" w14:textId="298152AA" w:rsidR="008A305A" w:rsidRDefault="00170618" w:rsidP="008A305A">
      <w:bookmarkStart w:id="0" w:name="_Toc339528539"/>
      <w:r>
        <w:t xml:space="preserve">Install your </w:t>
      </w:r>
      <w:r w:rsidR="000B4386">
        <w:t>software</w:t>
      </w:r>
      <w:r>
        <w:t xml:space="preserve"> </w:t>
      </w:r>
      <w:proofErr w:type="spellStart"/>
      <w:r>
        <w:t>comonents</w:t>
      </w:r>
      <w:proofErr w:type="spellEnd"/>
      <w:r>
        <w:t xml:space="preserve"> on the following machines:</w:t>
      </w:r>
      <w:r w:rsidR="00E73EA9">
        <w:t xml:space="preserve"> </w:t>
      </w:r>
      <w:bookmarkStart w:id="1" w:name="_GoBack"/>
      <w:bookmarkEnd w:id="1"/>
    </w:p>
    <w:p w14:paraId="7C8D1324" w14:textId="77777777" w:rsidR="00170618" w:rsidRDefault="00170618" w:rsidP="008A305A"/>
    <w:bookmarkEnd w:id="0"/>
    <w:p w14:paraId="4B245054" w14:textId="3E593C9C" w:rsidR="008430CE" w:rsidRDefault="00170618" w:rsidP="00170618">
      <w:pPr>
        <w:pStyle w:val="BodyText"/>
        <w:numPr>
          <w:ilvl w:val="0"/>
          <w:numId w:val="352"/>
        </w:numPr>
      </w:pPr>
      <w:r>
        <w:t>I</w:t>
      </w:r>
      <w:r w:rsidR="00542A0B">
        <w:t xml:space="preserve">nstall the </w:t>
      </w:r>
      <w:r w:rsidR="000B4386">
        <w:t>s</w:t>
      </w:r>
      <w:r w:rsidR="00542A0B">
        <w:t>erver component on your machine named</w:t>
      </w:r>
      <w:r w:rsidR="00542A0B" w:rsidRPr="00542A0B">
        <w:rPr>
          <w:b/>
        </w:rPr>
        <w:t xml:space="preserve"> </w:t>
      </w:r>
      <w:r w:rsidR="00DA53FF">
        <w:rPr>
          <w:b/>
        </w:rPr>
        <w:fldChar w:fldCharType="begin"/>
      </w:r>
      <w:r w:rsidR="00DA53FF">
        <w:rPr>
          <w:b/>
        </w:rPr>
        <w:instrText xml:space="preserve"> MERGEFIELD  ServerMachineName  \* MERGEFORMAT </w:instrText>
      </w:r>
      <w:r w:rsidR="00DA53FF">
        <w:rPr>
          <w:b/>
        </w:rPr>
        <w:fldChar w:fldCharType="separate"/>
      </w:r>
      <w:r w:rsidR="00DA53FF">
        <w:rPr>
          <w:b/>
          <w:noProof/>
        </w:rPr>
        <w:t>«ServerMachineName»</w:t>
      </w:r>
      <w:r w:rsidR="00DA53FF">
        <w:rPr>
          <w:b/>
        </w:rPr>
        <w:fldChar w:fldCharType="end"/>
      </w:r>
      <w:r w:rsidR="00542A0B">
        <w:t>.</w:t>
      </w:r>
    </w:p>
    <w:p w14:paraId="363ACF5F" w14:textId="2060AACB" w:rsidR="00542A0B" w:rsidRDefault="00170618" w:rsidP="00170618">
      <w:pPr>
        <w:pStyle w:val="BodyText"/>
        <w:numPr>
          <w:ilvl w:val="0"/>
          <w:numId w:val="352"/>
        </w:numPr>
      </w:pPr>
      <w:r>
        <w:t>I</w:t>
      </w:r>
      <w:r w:rsidR="000B4386">
        <w:t>nstall the client</w:t>
      </w:r>
      <w:r w:rsidR="00542A0B">
        <w:t xml:space="preserve"> component on your machine named</w:t>
      </w:r>
      <w:r w:rsidR="00542A0B" w:rsidRPr="00542A0B">
        <w:rPr>
          <w:b/>
        </w:rPr>
        <w:t xml:space="preserve"> </w:t>
      </w:r>
      <w:r w:rsidR="00183AF6">
        <w:rPr>
          <w:b/>
        </w:rPr>
        <w:fldChar w:fldCharType="begin"/>
      </w:r>
      <w:r w:rsidR="00183AF6">
        <w:rPr>
          <w:b/>
        </w:rPr>
        <w:instrText xml:space="preserve"> MERGEFIELD  EnvisionMachineName  \* MERGEFORMAT </w:instrText>
      </w:r>
      <w:r w:rsidR="00183AF6">
        <w:rPr>
          <w:b/>
        </w:rPr>
        <w:fldChar w:fldCharType="separate"/>
      </w:r>
      <w:r w:rsidR="00183AF6">
        <w:rPr>
          <w:b/>
          <w:noProof/>
        </w:rPr>
        <w:t>«</w:t>
      </w:r>
      <w:r w:rsidR="000B4386">
        <w:rPr>
          <w:b/>
          <w:noProof/>
        </w:rPr>
        <w:t>Client</w:t>
      </w:r>
      <w:r w:rsidR="00183AF6">
        <w:rPr>
          <w:b/>
          <w:noProof/>
        </w:rPr>
        <w:t>MachineName»</w:t>
      </w:r>
      <w:r w:rsidR="00183AF6">
        <w:rPr>
          <w:b/>
        </w:rPr>
        <w:fldChar w:fldCharType="end"/>
      </w:r>
      <w:r w:rsidR="00542A0B">
        <w:t>.</w:t>
      </w:r>
    </w:p>
    <w:p w14:paraId="09324DDA" w14:textId="6C1CBDD8" w:rsidR="00097A5F" w:rsidRPr="00270700" w:rsidRDefault="00097A5F" w:rsidP="009C1FFB">
      <w:pPr>
        <w:widowControl/>
        <w:tabs>
          <w:tab w:val="clear" w:pos="9360"/>
        </w:tabs>
        <w:spacing w:line="240" w:lineRule="auto"/>
        <w:rPr>
          <w:b/>
          <w:sz w:val="32"/>
        </w:rPr>
      </w:pPr>
    </w:p>
    <w:sectPr w:rsidR="00097A5F" w:rsidRPr="00270700" w:rsidSect="003F0B12">
      <w:headerReference w:type="default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BBAB6" w14:textId="77777777" w:rsidR="00E73EA9" w:rsidRDefault="00E73EA9">
      <w:r>
        <w:separator/>
      </w:r>
    </w:p>
  </w:endnote>
  <w:endnote w:type="continuationSeparator" w:id="0">
    <w:p w14:paraId="0CD07B9D" w14:textId="77777777" w:rsidR="00E73EA9" w:rsidRDefault="00E7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FF9D1" w14:textId="77777777" w:rsidR="00E73EA9" w:rsidRDefault="00E73EA9" w:rsidP="00186803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B552C4" w14:textId="77777777" w:rsidR="00E73EA9" w:rsidRDefault="00E73EA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14B9B" w14:textId="77777777" w:rsidR="00E73EA9" w:rsidRDefault="00E73EA9">
      <w:r>
        <w:separator/>
      </w:r>
    </w:p>
  </w:footnote>
  <w:footnote w:type="continuationSeparator" w:id="0">
    <w:p w14:paraId="4087C686" w14:textId="77777777" w:rsidR="00E73EA9" w:rsidRDefault="00E73E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DC86E" w14:textId="77777777" w:rsidR="00E73EA9" w:rsidRDefault="00E73EA9" w:rsidP="00FC089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251F4DF" wp14:editId="4D2C077F">
              <wp:simplePos x="0" y="0"/>
              <wp:positionH relativeFrom="page">
                <wp:posOffset>0</wp:posOffset>
              </wp:positionH>
              <wp:positionV relativeFrom="page">
                <wp:posOffset>292735</wp:posOffset>
              </wp:positionV>
              <wp:extent cx="752475" cy="333375"/>
              <wp:effectExtent l="0" t="635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" cy="33337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286FF9" w14:textId="77777777" w:rsidR="00E73EA9" w:rsidRPr="004B76E9" w:rsidRDefault="00E73EA9" w:rsidP="00452837">
                          <w:pPr>
                            <w:pStyle w:val="PageNumberTextBox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F930A0" w:rsidRPr="00F930A0">
                            <w:rPr>
                              <w:noProof/>
                              <w:color w:val="FFFFFF"/>
                            </w:rPr>
                            <w:t>1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margin-left:0;margin-top:23.05pt;width:59.2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" o:allowincell="f" fillcolor="#4f81bd" stroked="f">
              <v:textbox inset=",0,,0">
                <w:txbxContent>
                  <w:p w14:paraId="2D286FF9" w14:textId="77777777" w:rsidR="00E73EA9" w:rsidRPr="004B76E9" w:rsidRDefault="00E73EA9" w:rsidP="00452837">
                    <w:pPr>
                      <w:pStyle w:val="PageNumberTextBox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F930A0" w:rsidRPr="00F930A0">
                      <w:rPr>
                        <w:noProof/>
                        <w:color w:val="FFFFFF"/>
                      </w:rPr>
                      <w:t>1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5ABFA" w14:textId="77777777" w:rsidR="00E73EA9" w:rsidRDefault="00E73EA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pt;height:11pt" o:bullet="t">
        <v:imagedata r:id="rId1" o:title="mso878"/>
      </v:shape>
    </w:pict>
  </w:numPicBullet>
  <w:numPicBullet w:numPicBulletId="1">
    <w:pict>
      <v:shape id="_x0000_i1036" type="#_x0000_t75" style="width:10pt;height:10pt" o:bullet="t">
        <v:imagedata r:id="rId2" o:title="art71"/>
      </v:shape>
    </w:pict>
  </w:numPicBullet>
  <w:numPicBullet w:numPicBulletId="2">
    <w:pict>
      <v:shape id="_x0000_i1037" type="#_x0000_t75" style="width:12pt;height:12pt" o:bullet="t">
        <v:imagedata r:id="rId3" o:title=""/>
      </v:shape>
    </w:pict>
  </w:numPicBullet>
  <w:abstractNum w:abstractNumId="0">
    <w:nsid w:val="FFFFFFFB"/>
    <w:multiLevelType w:val="multilevel"/>
    <w:tmpl w:val="D068ADC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  <w:rPr>
        <w:b w:val="0"/>
      </w:rPr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b w:val="0"/>
      </w:rPr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0154C83"/>
    <w:multiLevelType w:val="hybridMultilevel"/>
    <w:tmpl w:val="096817D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0794C82"/>
    <w:multiLevelType w:val="hybridMultilevel"/>
    <w:tmpl w:val="C2F612EE"/>
    <w:lvl w:ilvl="0" w:tplc="CA4A1370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5E24A1"/>
    <w:multiLevelType w:val="hybridMultilevel"/>
    <w:tmpl w:val="F614E8F2"/>
    <w:lvl w:ilvl="0" w:tplc="C2B0648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DE62DB"/>
    <w:multiLevelType w:val="hybridMultilevel"/>
    <w:tmpl w:val="3BAA783E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25056D7"/>
    <w:multiLevelType w:val="hybridMultilevel"/>
    <w:tmpl w:val="A24A92BC"/>
    <w:lvl w:ilvl="0" w:tplc="49ACB7F8">
      <w:start w:val="1"/>
      <w:numFmt w:val="bullet"/>
      <w:lvlText w:val="o"/>
      <w:lvlJc w:val="left"/>
      <w:pPr>
        <w:tabs>
          <w:tab w:val="num" w:pos="500"/>
        </w:tabs>
        <w:ind w:left="288" w:firstLine="576"/>
      </w:pPr>
      <w:rPr>
        <w:rFonts w:ascii="Times New Roman" w:hAnsi="Times New Roman" w:cs="Times New Roman" w:hint="default"/>
        <w:cap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31903EB"/>
    <w:multiLevelType w:val="hybridMultilevel"/>
    <w:tmpl w:val="0E24CB7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46D6D49"/>
    <w:multiLevelType w:val="hybridMultilevel"/>
    <w:tmpl w:val="CFA8E59E"/>
    <w:lvl w:ilvl="0" w:tplc="C0FAD43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8C1BEF"/>
    <w:multiLevelType w:val="hybridMultilevel"/>
    <w:tmpl w:val="A1CC7F18"/>
    <w:lvl w:ilvl="0" w:tplc="2F0E716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4AF4FF8"/>
    <w:multiLevelType w:val="hybridMultilevel"/>
    <w:tmpl w:val="402AED10"/>
    <w:lvl w:ilvl="0" w:tplc="84564E6C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BC446C"/>
    <w:multiLevelType w:val="hybridMultilevel"/>
    <w:tmpl w:val="9D4009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10864"/>
    <w:multiLevelType w:val="hybridMultilevel"/>
    <w:tmpl w:val="CB5C1A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FD0E158">
      <w:numFmt w:val="bullet"/>
      <w:lvlText w:val="-"/>
      <w:lvlJc w:val="left"/>
      <w:pPr>
        <w:ind w:left="2880" w:hanging="360"/>
      </w:pPr>
      <w:rPr>
        <w:rFonts w:ascii="Verdana" w:eastAsia="Times New Roman" w:hAnsi="Verdana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BB1357"/>
    <w:multiLevelType w:val="hybridMultilevel"/>
    <w:tmpl w:val="4344D5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6BF0683"/>
    <w:multiLevelType w:val="hybridMultilevel"/>
    <w:tmpl w:val="F5A456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6E528E3"/>
    <w:multiLevelType w:val="hybridMultilevel"/>
    <w:tmpl w:val="6C7C62BA"/>
    <w:lvl w:ilvl="0" w:tplc="0409000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5" w:hanging="360"/>
      </w:pPr>
      <w:rPr>
        <w:rFonts w:ascii="Wingdings" w:hAnsi="Wingdings" w:hint="default"/>
      </w:rPr>
    </w:lvl>
  </w:abstractNum>
  <w:abstractNum w:abstractNumId="15">
    <w:nsid w:val="071D0326"/>
    <w:multiLevelType w:val="hybridMultilevel"/>
    <w:tmpl w:val="FB9C2458"/>
    <w:lvl w:ilvl="0" w:tplc="97F0809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72E17BB"/>
    <w:multiLevelType w:val="hybridMultilevel"/>
    <w:tmpl w:val="322403CE"/>
    <w:lvl w:ilvl="0" w:tplc="040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7">
    <w:nsid w:val="07335E1D"/>
    <w:multiLevelType w:val="hybridMultilevel"/>
    <w:tmpl w:val="6C4AD28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7377292"/>
    <w:multiLevelType w:val="hybridMultilevel"/>
    <w:tmpl w:val="4D82DE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7C95F9A"/>
    <w:multiLevelType w:val="hybridMultilevel"/>
    <w:tmpl w:val="C3B2233A"/>
    <w:lvl w:ilvl="0" w:tplc="DF5E9A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811218F"/>
    <w:multiLevelType w:val="hybridMultilevel"/>
    <w:tmpl w:val="5F9C3762"/>
    <w:lvl w:ilvl="0" w:tplc="1F2EA0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849771B"/>
    <w:multiLevelType w:val="hybridMultilevel"/>
    <w:tmpl w:val="3670F088"/>
    <w:lvl w:ilvl="0" w:tplc="48B6FA1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764BF1"/>
    <w:multiLevelType w:val="hybridMultilevel"/>
    <w:tmpl w:val="86B2BE32"/>
    <w:lvl w:ilvl="0" w:tplc="9A10CC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8CE05E3"/>
    <w:multiLevelType w:val="hybridMultilevel"/>
    <w:tmpl w:val="2BA00202"/>
    <w:lvl w:ilvl="0" w:tplc="1F7E947E">
      <w:start w:val="1"/>
      <w:numFmt w:val="decimal"/>
      <w:lvlText w:val="%1."/>
      <w:lvlJc w:val="left"/>
      <w:pPr>
        <w:tabs>
          <w:tab w:val="num" w:pos="2246"/>
        </w:tabs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744B31"/>
    <w:multiLevelType w:val="hybridMultilevel"/>
    <w:tmpl w:val="96248558"/>
    <w:lvl w:ilvl="0" w:tplc="099C0A2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09CF6836"/>
    <w:multiLevelType w:val="hybridMultilevel"/>
    <w:tmpl w:val="AE767202"/>
    <w:lvl w:ilvl="0" w:tplc="C5CCAF6E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09DD0B46"/>
    <w:multiLevelType w:val="hybridMultilevel"/>
    <w:tmpl w:val="93C20AB4"/>
    <w:lvl w:ilvl="0" w:tplc="01EAB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B323C2B"/>
    <w:multiLevelType w:val="hybridMultilevel"/>
    <w:tmpl w:val="8D928FE8"/>
    <w:lvl w:ilvl="0" w:tplc="01DA58A6">
      <w:start w:val="1"/>
      <w:numFmt w:val="bullet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0B6F401F"/>
    <w:multiLevelType w:val="hybridMultilevel"/>
    <w:tmpl w:val="6E0099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C250E2E"/>
    <w:multiLevelType w:val="hybridMultilevel"/>
    <w:tmpl w:val="73121550"/>
    <w:lvl w:ilvl="0" w:tplc="3D2E640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C622BC9"/>
    <w:multiLevelType w:val="hybridMultilevel"/>
    <w:tmpl w:val="DC369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0C84574B"/>
    <w:multiLevelType w:val="hybridMultilevel"/>
    <w:tmpl w:val="42A2AB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0D5D52F5"/>
    <w:multiLevelType w:val="hybridMultilevel"/>
    <w:tmpl w:val="FAC86B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0D8679FB"/>
    <w:multiLevelType w:val="hybridMultilevel"/>
    <w:tmpl w:val="E216144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0D983BE4"/>
    <w:multiLevelType w:val="hybridMultilevel"/>
    <w:tmpl w:val="C20E1330"/>
    <w:lvl w:ilvl="0" w:tplc="D0E46CB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481F0C"/>
    <w:multiLevelType w:val="hybridMultilevel"/>
    <w:tmpl w:val="9A18159A"/>
    <w:lvl w:ilvl="0" w:tplc="0ED67392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43DEF5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0E4E04E6"/>
    <w:multiLevelType w:val="hybridMultilevel"/>
    <w:tmpl w:val="39C810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0ED65EDD"/>
    <w:multiLevelType w:val="hybridMultilevel"/>
    <w:tmpl w:val="260639B8"/>
    <w:lvl w:ilvl="0" w:tplc="3558F4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0EE2198F"/>
    <w:multiLevelType w:val="hybridMultilevel"/>
    <w:tmpl w:val="6E4E1A2A"/>
    <w:lvl w:ilvl="0" w:tplc="F1E2121E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0F16014F"/>
    <w:multiLevelType w:val="hybridMultilevel"/>
    <w:tmpl w:val="C5B0873A"/>
    <w:lvl w:ilvl="0" w:tplc="2FDC7F9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61358">
      <w:start w:val="10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4540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EDAE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44386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009B8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CA919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9EB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A67F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0F7948E2"/>
    <w:multiLevelType w:val="hybridMultilevel"/>
    <w:tmpl w:val="77883E1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0F9621EA"/>
    <w:multiLevelType w:val="hybridMultilevel"/>
    <w:tmpl w:val="A450047A"/>
    <w:lvl w:ilvl="0" w:tplc="F0769B8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0FBE2BF6"/>
    <w:multiLevelType w:val="hybridMultilevel"/>
    <w:tmpl w:val="DC5AF942"/>
    <w:lvl w:ilvl="0" w:tplc="7144A6B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0C212AF"/>
    <w:multiLevelType w:val="hybridMultilevel"/>
    <w:tmpl w:val="F06629A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"/>
        </w:tabs>
        <w:ind w:left="126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tabs>
          <w:tab w:val="num" w:pos="1386"/>
        </w:tabs>
        <w:ind w:left="138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1806"/>
        </w:tabs>
        <w:ind w:left="18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226"/>
        </w:tabs>
        <w:ind w:left="22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646"/>
        </w:tabs>
        <w:ind w:left="2646" w:hanging="420"/>
      </w:pPr>
      <w:rPr>
        <w:rFonts w:ascii="Wingdings" w:hAnsi="Wingdings" w:hint="default"/>
      </w:rPr>
    </w:lvl>
  </w:abstractNum>
  <w:abstractNum w:abstractNumId="44">
    <w:nsid w:val="10D614F5"/>
    <w:multiLevelType w:val="hybridMultilevel"/>
    <w:tmpl w:val="715C40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113A0F63"/>
    <w:multiLevelType w:val="hybridMultilevel"/>
    <w:tmpl w:val="03948C20"/>
    <w:lvl w:ilvl="0" w:tplc="B4047B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1B75B54"/>
    <w:multiLevelType w:val="hybridMultilevel"/>
    <w:tmpl w:val="E9064516"/>
    <w:lvl w:ilvl="0" w:tplc="B6BA9E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1CA26FD"/>
    <w:multiLevelType w:val="hybridMultilevel"/>
    <w:tmpl w:val="000AF8CC"/>
    <w:lvl w:ilvl="0" w:tplc="EAD46D4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12201397"/>
    <w:multiLevelType w:val="hybridMultilevel"/>
    <w:tmpl w:val="332A46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D714DCA2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9">
    <w:nsid w:val="12242B1E"/>
    <w:multiLevelType w:val="hybridMultilevel"/>
    <w:tmpl w:val="3D66F9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123E0BF3"/>
    <w:multiLevelType w:val="hybridMultilevel"/>
    <w:tmpl w:val="25C675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1283644E"/>
    <w:multiLevelType w:val="hybridMultilevel"/>
    <w:tmpl w:val="C568C66C"/>
    <w:lvl w:ilvl="0" w:tplc="8D907850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A1530D"/>
    <w:multiLevelType w:val="hybridMultilevel"/>
    <w:tmpl w:val="DC1CDF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14327339"/>
    <w:multiLevelType w:val="hybridMultilevel"/>
    <w:tmpl w:val="4CEC73A8"/>
    <w:lvl w:ilvl="0" w:tplc="34284A5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15133A23"/>
    <w:multiLevelType w:val="hybridMultilevel"/>
    <w:tmpl w:val="18446DFC"/>
    <w:lvl w:ilvl="0" w:tplc="EA741580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15E63F0C"/>
    <w:multiLevelType w:val="hybridMultilevel"/>
    <w:tmpl w:val="F8F46CC8"/>
    <w:lvl w:ilvl="0" w:tplc="344EDA7A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1684023C"/>
    <w:multiLevelType w:val="hybridMultilevel"/>
    <w:tmpl w:val="D6F4FFBC"/>
    <w:lvl w:ilvl="0" w:tplc="9B300524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172947BB"/>
    <w:multiLevelType w:val="hybridMultilevel"/>
    <w:tmpl w:val="833E689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>
    <w:nsid w:val="176356A6"/>
    <w:multiLevelType w:val="hybridMultilevel"/>
    <w:tmpl w:val="E332AE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178215D5"/>
    <w:multiLevelType w:val="hybridMultilevel"/>
    <w:tmpl w:val="6A26CA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17F96B9A"/>
    <w:multiLevelType w:val="hybridMultilevel"/>
    <w:tmpl w:val="6E2C0D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1">
    <w:nsid w:val="18005DD0"/>
    <w:multiLevelType w:val="hybridMultilevel"/>
    <w:tmpl w:val="C674F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90E5109"/>
    <w:multiLevelType w:val="hybridMultilevel"/>
    <w:tmpl w:val="3736A5F6"/>
    <w:lvl w:ilvl="0" w:tplc="0312449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9DA6EC7"/>
    <w:multiLevelType w:val="hybridMultilevel"/>
    <w:tmpl w:val="47726C08"/>
    <w:lvl w:ilvl="0" w:tplc="7144A6B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1A3173DA"/>
    <w:multiLevelType w:val="hybridMultilevel"/>
    <w:tmpl w:val="93C20AB4"/>
    <w:lvl w:ilvl="0" w:tplc="01EAB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A3766E5"/>
    <w:multiLevelType w:val="hybridMultilevel"/>
    <w:tmpl w:val="6316C3E6"/>
    <w:lvl w:ilvl="0" w:tplc="5E626E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1AB67092"/>
    <w:multiLevelType w:val="hybridMultilevel"/>
    <w:tmpl w:val="B05647B6"/>
    <w:lvl w:ilvl="0" w:tplc="76786F2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B17653E"/>
    <w:multiLevelType w:val="hybridMultilevel"/>
    <w:tmpl w:val="A31A8CB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>
    <w:nsid w:val="1BCC2524"/>
    <w:multiLevelType w:val="hybridMultilevel"/>
    <w:tmpl w:val="14A8D242"/>
    <w:lvl w:ilvl="0" w:tplc="99361D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D2A1D77"/>
    <w:multiLevelType w:val="hybridMultilevel"/>
    <w:tmpl w:val="501CC6BC"/>
    <w:lvl w:ilvl="0" w:tplc="EB385BB4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1D4926CA"/>
    <w:multiLevelType w:val="hybridMultilevel"/>
    <w:tmpl w:val="77E4DC32"/>
    <w:lvl w:ilvl="0" w:tplc="4DEE0E7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1DF27765"/>
    <w:multiLevelType w:val="hybridMultilevel"/>
    <w:tmpl w:val="7BD86F36"/>
    <w:lvl w:ilvl="0" w:tplc="D0F86C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44DCE6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9C01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6EE4C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A809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42EA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0CA2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047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4478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>
    <w:nsid w:val="1E0E431C"/>
    <w:multiLevelType w:val="hybridMultilevel"/>
    <w:tmpl w:val="FAB0C58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2BCD264">
      <w:start w:val="4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3">
    <w:nsid w:val="1E35119D"/>
    <w:multiLevelType w:val="hybridMultilevel"/>
    <w:tmpl w:val="E83289D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1E3B05BA"/>
    <w:multiLevelType w:val="hybridMultilevel"/>
    <w:tmpl w:val="E4843D34"/>
    <w:lvl w:ilvl="0" w:tplc="81D68BD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E8E54D2"/>
    <w:multiLevelType w:val="hybridMultilevel"/>
    <w:tmpl w:val="6870FB4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6">
    <w:nsid w:val="20162D3D"/>
    <w:multiLevelType w:val="hybridMultilevel"/>
    <w:tmpl w:val="71C067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>
    <w:nsid w:val="209D539B"/>
    <w:multiLevelType w:val="hybridMultilevel"/>
    <w:tmpl w:val="62B07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>
    <w:nsid w:val="20CF55BD"/>
    <w:multiLevelType w:val="hybridMultilevel"/>
    <w:tmpl w:val="0CE628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21240FED"/>
    <w:multiLevelType w:val="hybridMultilevel"/>
    <w:tmpl w:val="3E6E4DF6"/>
    <w:lvl w:ilvl="0" w:tplc="35DEFF8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21905340"/>
    <w:multiLevelType w:val="hybridMultilevel"/>
    <w:tmpl w:val="FFA403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">
    <w:nsid w:val="21EE661E"/>
    <w:multiLevelType w:val="hybridMultilevel"/>
    <w:tmpl w:val="8F02AF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>
    <w:nsid w:val="230B0E04"/>
    <w:multiLevelType w:val="hybridMultilevel"/>
    <w:tmpl w:val="B33C82A4"/>
    <w:lvl w:ilvl="0" w:tplc="3D12255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261F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C247B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E24C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046DA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B69E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E21E2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EAB4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FC6B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>
    <w:nsid w:val="231172C2"/>
    <w:multiLevelType w:val="hybridMultilevel"/>
    <w:tmpl w:val="2E2CC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37D378E"/>
    <w:multiLevelType w:val="hybridMultilevel"/>
    <w:tmpl w:val="E3E08B1C"/>
    <w:lvl w:ilvl="0" w:tplc="FF2A8D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3A76E22"/>
    <w:multiLevelType w:val="hybridMultilevel"/>
    <w:tmpl w:val="A596EBF2"/>
    <w:lvl w:ilvl="0" w:tplc="144E5B3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23D25602"/>
    <w:multiLevelType w:val="hybridMultilevel"/>
    <w:tmpl w:val="B3765D4E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7">
    <w:nsid w:val="245D40AE"/>
    <w:multiLevelType w:val="hybridMultilevel"/>
    <w:tmpl w:val="140A1D74"/>
    <w:lvl w:ilvl="0" w:tplc="0F3CC9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4BC6E44"/>
    <w:multiLevelType w:val="hybridMultilevel"/>
    <w:tmpl w:val="FDEA98BC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9">
    <w:nsid w:val="25015FEA"/>
    <w:multiLevelType w:val="hybridMultilevel"/>
    <w:tmpl w:val="B76AFA10"/>
    <w:lvl w:ilvl="0" w:tplc="143ED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254D3D96"/>
    <w:multiLevelType w:val="multilevel"/>
    <w:tmpl w:val="E1F62B0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1">
    <w:nsid w:val="25A27A9D"/>
    <w:multiLevelType w:val="hybridMultilevel"/>
    <w:tmpl w:val="782CA1EE"/>
    <w:lvl w:ilvl="0" w:tplc="106692F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170C76"/>
    <w:multiLevelType w:val="hybridMultilevel"/>
    <w:tmpl w:val="593A6D12"/>
    <w:lvl w:ilvl="0" w:tplc="F2B831C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4729A9"/>
    <w:multiLevelType w:val="hybridMultilevel"/>
    <w:tmpl w:val="5854E7CE"/>
    <w:lvl w:ilvl="0" w:tplc="DD742AE0">
      <w:start w:val="1"/>
      <w:numFmt w:val="decimal"/>
      <w:lvlText w:val="%1.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26640EF7"/>
    <w:multiLevelType w:val="hybridMultilevel"/>
    <w:tmpl w:val="91C260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27C30AE9"/>
    <w:multiLevelType w:val="hybridMultilevel"/>
    <w:tmpl w:val="72A6D17E"/>
    <w:lvl w:ilvl="0" w:tplc="B986C1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27DC6247"/>
    <w:multiLevelType w:val="hybridMultilevel"/>
    <w:tmpl w:val="FC8082B2"/>
    <w:lvl w:ilvl="0" w:tplc="A634C3B4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83B1218"/>
    <w:multiLevelType w:val="hybridMultilevel"/>
    <w:tmpl w:val="CC1CDB50"/>
    <w:lvl w:ilvl="0" w:tplc="7144A6B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288418AE"/>
    <w:multiLevelType w:val="hybridMultilevel"/>
    <w:tmpl w:val="08CA8F20"/>
    <w:lvl w:ilvl="0" w:tplc="951CDC76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>
    <w:nsid w:val="289B7448"/>
    <w:multiLevelType w:val="hybridMultilevel"/>
    <w:tmpl w:val="92CACF16"/>
    <w:lvl w:ilvl="0" w:tplc="FA5074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40B5DE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86F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BAB81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CAFA7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381E1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6A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F6A7D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92668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>
    <w:nsid w:val="28ED4A71"/>
    <w:multiLevelType w:val="hybridMultilevel"/>
    <w:tmpl w:val="3404D486"/>
    <w:lvl w:ilvl="0" w:tplc="1204A75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92B23E3"/>
    <w:multiLevelType w:val="hybridMultilevel"/>
    <w:tmpl w:val="D0B08726"/>
    <w:lvl w:ilvl="0" w:tplc="C0622AC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9653016"/>
    <w:multiLevelType w:val="hybridMultilevel"/>
    <w:tmpl w:val="351269AE"/>
    <w:lvl w:ilvl="0" w:tplc="9B7A25B4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29B248BC"/>
    <w:multiLevelType w:val="hybridMultilevel"/>
    <w:tmpl w:val="E9064516"/>
    <w:lvl w:ilvl="0" w:tplc="B6BA9E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A507A2C"/>
    <w:multiLevelType w:val="hybridMultilevel"/>
    <w:tmpl w:val="C3542078"/>
    <w:lvl w:ilvl="0" w:tplc="01DA58A6">
      <w:start w:val="1"/>
      <w:numFmt w:val="bullet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5">
    <w:nsid w:val="2A6D6355"/>
    <w:multiLevelType w:val="hybridMultilevel"/>
    <w:tmpl w:val="0D12F0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6">
    <w:nsid w:val="2A803CA9"/>
    <w:multiLevelType w:val="hybridMultilevel"/>
    <w:tmpl w:val="C2223E5E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2A92633A"/>
    <w:multiLevelType w:val="hybridMultilevel"/>
    <w:tmpl w:val="FB98A406"/>
    <w:lvl w:ilvl="0" w:tplc="EA1E101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2AB76580"/>
    <w:multiLevelType w:val="hybridMultilevel"/>
    <w:tmpl w:val="4E52176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>
    <w:nsid w:val="2B343814"/>
    <w:multiLevelType w:val="hybridMultilevel"/>
    <w:tmpl w:val="50900A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2C587008"/>
    <w:multiLevelType w:val="hybridMultilevel"/>
    <w:tmpl w:val="40429B54"/>
    <w:lvl w:ilvl="0" w:tplc="497C95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>
    <w:nsid w:val="2C64433B"/>
    <w:multiLevelType w:val="hybridMultilevel"/>
    <w:tmpl w:val="022E08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2">
    <w:nsid w:val="2D0F5C6C"/>
    <w:multiLevelType w:val="hybridMultilevel"/>
    <w:tmpl w:val="E4D425DA"/>
    <w:lvl w:ilvl="0" w:tplc="53007C9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2D1D5CE1"/>
    <w:multiLevelType w:val="hybridMultilevel"/>
    <w:tmpl w:val="F968C35A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4">
    <w:nsid w:val="2D293902"/>
    <w:multiLevelType w:val="hybridMultilevel"/>
    <w:tmpl w:val="A10CF786"/>
    <w:lvl w:ilvl="0" w:tplc="07D8615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2DF30729"/>
    <w:multiLevelType w:val="hybridMultilevel"/>
    <w:tmpl w:val="DAC2FFA4"/>
    <w:lvl w:ilvl="0" w:tplc="62EC72B0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2EDE245D"/>
    <w:multiLevelType w:val="hybridMultilevel"/>
    <w:tmpl w:val="964C89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7">
    <w:nsid w:val="2EEB205A"/>
    <w:multiLevelType w:val="hybridMultilevel"/>
    <w:tmpl w:val="84064B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2F481443"/>
    <w:multiLevelType w:val="hybridMultilevel"/>
    <w:tmpl w:val="F5266E7E"/>
    <w:lvl w:ilvl="0" w:tplc="597412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049286F"/>
    <w:multiLevelType w:val="hybridMultilevel"/>
    <w:tmpl w:val="E684E1C4"/>
    <w:lvl w:ilvl="0" w:tplc="0D165C6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0DD5D25"/>
    <w:multiLevelType w:val="hybridMultilevel"/>
    <w:tmpl w:val="3F1A2AA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1">
    <w:nsid w:val="317E7A8C"/>
    <w:multiLevelType w:val="hybridMultilevel"/>
    <w:tmpl w:val="49C4695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2">
    <w:nsid w:val="33410138"/>
    <w:multiLevelType w:val="hybridMultilevel"/>
    <w:tmpl w:val="A52405E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3">
    <w:nsid w:val="337666C2"/>
    <w:multiLevelType w:val="hybridMultilevel"/>
    <w:tmpl w:val="CE788C88"/>
    <w:lvl w:ilvl="0" w:tplc="AA341B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EC0E62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9E4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6CF9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98021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6476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48A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0AE13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BCCE6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4">
    <w:nsid w:val="33964894"/>
    <w:multiLevelType w:val="hybridMultilevel"/>
    <w:tmpl w:val="16785848"/>
    <w:lvl w:ilvl="0" w:tplc="E9B8ED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3A154AD"/>
    <w:multiLevelType w:val="hybridMultilevel"/>
    <w:tmpl w:val="46663402"/>
    <w:lvl w:ilvl="0" w:tplc="C53284F4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75DE6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348C09C9"/>
    <w:multiLevelType w:val="hybridMultilevel"/>
    <w:tmpl w:val="12E8A6F4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7">
    <w:nsid w:val="34BF3059"/>
    <w:multiLevelType w:val="hybridMultilevel"/>
    <w:tmpl w:val="F2F8C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34D747A4"/>
    <w:multiLevelType w:val="hybridMultilevel"/>
    <w:tmpl w:val="392E17D0"/>
    <w:lvl w:ilvl="0" w:tplc="2048D9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35390D86"/>
    <w:multiLevelType w:val="hybridMultilevel"/>
    <w:tmpl w:val="F80C9E3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0">
    <w:nsid w:val="373073DD"/>
    <w:multiLevelType w:val="hybridMultilevel"/>
    <w:tmpl w:val="4A864B10"/>
    <w:lvl w:ilvl="0" w:tplc="B562F2D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3802512E"/>
    <w:multiLevelType w:val="hybridMultilevel"/>
    <w:tmpl w:val="4E186992"/>
    <w:lvl w:ilvl="0" w:tplc="2F0E716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3983118D"/>
    <w:multiLevelType w:val="hybridMultilevel"/>
    <w:tmpl w:val="13A86652"/>
    <w:lvl w:ilvl="0" w:tplc="31805E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A2C76C6"/>
    <w:multiLevelType w:val="hybridMultilevel"/>
    <w:tmpl w:val="A96296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4">
    <w:nsid w:val="3C583AEA"/>
    <w:multiLevelType w:val="hybridMultilevel"/>
    <w:tmpl w:val="EB18765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5">
    <w:nsid w:val="3C8E5AA2"/>
    <w:multiLevelType w:val="hybridMultilevel"/>
    <w:tmpl w:val="DCD2FC0A"/>
    <w:lvl w:ilvl="0" w:tplc="4A5E84A8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3CBD604F"/>
    <w:multiLevelType w:val="hybridMultilevel"/>
    <w:tmpl w:val="D70C8A5E"/>
    <w:lvl w:ilvl="0" w:tplc="1D82762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9885D2E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7">
    <w:nsid w:val="3CC17A71"/>
    <w:multiLevelType w:val="hybridMultilevel"/>
    <w:tmpl w:val="0644A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8">
    <w:nsid w:val="3CFB1FB7"/>
    <w:multiLevelType w:val="hybridMultilevel"/>
    <w:tmpl w:val="F1FC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3D052641"/>
    <w:multiLevelType w:val="hybridMultilevel"/>
    <w:tmpl w:val="3A6C9AF6"/>
    <w:lvl w:ilvl="0" w:tplc="F7CE3392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0">
    <w:nsid w:val="3D145C7A"/>
    <w:multiLevelType w:val="hybridMultilevel"/>
    <w:tmpl w:val="F9B4F57A"/>
    <w:lvl w:ilvl="0" w:tplc="A438788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>
    <w:nsid w:val="3D2C75B4"/>
    <w:multiLevelType w:val="hybridMultilevel"/>
    <w:tmpl w:val="A7FAB0CC"/>
    <w:lvl w:ilvl="0" w:tplc="2500B300">
      <w:start w:val="1"/>
      <w:numFmt w:val="decimal"/>
      <w:lvlText w:val="%1."/>
      <w:lvlJc w:val="left"/>
      <w:pPr>
        <w:tabs>
          <w:tab w:val="num" w:pos="2246"/>
        </w:tabs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3D7614BC"/>
    <w:multiLevelType w:val="hybridMultilevel"/>
    <w:tmpl w:val="6E648460"/>
    <w:lvl w:ilvl="0" w:tplc="07D8615C">
      <w:start w:val="1"/>
      <w:numFmt w:val="decimal"/>
      <w:lvlText w:val="%1."/>
      <w:lvlJc w:val="left"/>
      <w:pPr>
        <w:tabs>
          <w:tab w:val="num" w:pos="2246"/>
        </w:tabs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3DF6483D"/>
    <w:multiLevelType w:val="hybridMultilevel"/>
    <w:tmpl w:val="756E70F0"/>
    <w:lvl w:ilvl="0" w:tplc="985EF4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3EA15E56"/>
    <w:multiLevelType w:val="hybridMultilevel"/>
    <w:tmpl w:val="CD62CEEE"/>
    <w:lvl w:ilvl="0" w:tplc="E9200CA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3EE1713E"/>
    <w:multiLevelType w:val="hybridMultilevel"/>
    <w:tmpl w:val="32CACC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6">
    <w:nsid w:val="3F1721D4"/>
    <w:multiLevelType w:val="hybridMultilevel"/>
    <w:tmpl w:val="CF581346"/>
    <w:lvl w:ilvl="0" w:tplc="615EE6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3F97368D"/>
    <w:multiLevelType w:val="multilevel"/>
    <w:tmpl w:val="6E22AE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8">
    <w:nsid w:val="42587291"/>
    <w:multiLevelType w:val="hybridMultilevel"/>
    <w:tmpl w:val="CE202D16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9">
    <w:nsid w:val="43165C81"/>
    <w:multiLevelType w:val="hybridMultilevel"/>
    <w:tmpl w:val="17F8C5D4"/>
    <w:lvl w:ilvl="0" w:tplc="4F829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4A42AF"/>
    <w:multiLevelType w:val="hybridMultilevel"/>
    <w:tmpl w:val="CADAB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1">
    <w:nsid w:val="434E38DD"/>
    <w:multiLevelType w:val="hybridMultilevel"/>
    <w:tmpl w:val="87C6239C"/>
    <w:lvl w:ilvl="0" w:tplc="7FFEC3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816DA">
      <w:start w:val="101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34DCF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DE18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2E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DA4B8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007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86AF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7A80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2">
    <w:nsid w:val="43A60C13"/>
    <w:multiLevelType w:val="hybridMultilevel"/>
    <w:tmpl w:val="52ECA86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3">
    <w:nsid w:val="43E617DB"/>
    <w:multiLevelType w:val="hybridMultilevel"/>
    <w:tmpl w:val="B5168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4">
    <w:nsid w:val="43EA2DA8"/>
    <w:multiLevelType w:val="hybridMultilevel"/>
    <w:tmpl w:val="86B2BE32"/>
    <w:lvl w:ilvl="0" w:tplc="9A10CC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4356C9D"/>
    <w:multiLevelType w:val="hybridMultilevel"/>
    <w:tmpl w:val="1B40C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44647495"/>
    <w:multiLevelType w:val="hybridMultilevel"/>
    <w:tmpl w:val="69E039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>
    <w:nsid w:val="44A821B0"/>
    <w:multiLevelType w:val="hybridMultilevel"/>
    <w:tmpl w:val="F9409DB8"/>
    <w:lvl w:ilvl="0" w:tplc="FEA6B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75DE6A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>
    <w:nsid w:val="44CF0C55"/>
    <w:multiLevelType w:val="hybridMultilevel"/>
    <w:tmpl w:val="A0729BF2"/>
    <w:lvl w:ilvl="0" w:tplc="46602E9C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9">
    <w:nsid w:val="45074D6E"/>
    <w:multiLevelType w:val="hybridMultilevel"/>
    <w:tmpl w:val="52E23C86"/>
    <w:lvl w:ilvl="0" w:tplc="B9544108">
      <w:start w:val="1"/>
      <w:numFmt w:val="decimal"/>
      <w:lvlText w:val="%1."/>
      <w:lvlJc w:val="left"/>
      <w:pPr>
        <w:ind w:left="57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452C6FD8"/>
    <w:multiLevelType w:val="hybridMultilevel"/>
    <w:tmpl w:val="FCFABB80"/>
    <w:lvl w:ilvl="0" w:tplc="0CD6CE9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>
    <w:nsid w:val="454B0979"/>
    <w:multiLevelType w:val="hybridMultilevel"/>
    <w:tmpl w:val="3DDC6BF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4B0C9424">
      <w:start w:val="1"/>
      <w:numFmt w:val="decimal"/>
      <w:lvlText w:val="%3."/>
      <w:lvlJc w:val="left"/>
      <w:pPr>
        <w:ind w:left="19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2">
    <w:nsid w:val="45DB1344"/>
    <w:multiLevelType w:val="hybridMultilevel"/>
    <w:tmpl w:val="855E1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46224423"/>
    <w:multiLevelType w:val="hybridMultilevel"/>
    <w:tmpl w:val="908E1E9E"/>
    <w:lvl w:ilvl="0" w:tplc="FF60C6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46783EC0"/>
    <w:multiLevelType w:val="hybridMultilevel"/>
    <w:tmpl w:val="3C585D84"/>
    <w:lvl w:ilvl="0" w:tplc="661011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6987130"/>
    <w:multiLevelType w:val="hybridMultilevel"/>
    <w:tmpl w:val="0E46E41C"/>
    <w:lvl w:ilvl="0" w:tplc="8BA4BE7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7356FA6"/>
    <w:multiLevelType w:val="hybridMultilevel"/>
    <w:tmpl w:val="1856189C"/>
    <w:lvl w:ilvl="0" w:tplc="9A5C5BA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DCB80E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9295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C4259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BB4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6EA14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B69F7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A8D86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A25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7">
    <w:nsid w:val="481F1B8E"/>
    <w:multiLevelType w:val="hybridMultilevel"/>
    <w:tmpl w:val="A7004942"/>
    <w:lvl w:ilvl="0" w:tplc="951CDC76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8">
    <w:nsid w:val="48911868"/>
    <w:multiLevelType w:val="hybridMultilevel"/>
    <w:tmpl w:val="00F63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492A1585"/>
    <w:multiLevelType w:val="hybridMultilevel"/>
    <w:tmpl w:val="947C07D8"/>
    <w:lvl w:ilvl="0" w:tplc="BF6889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>
    <w:nsid w:val="498663A0"/>
    <w:multiLevelType w:val="hybridMultilevel"/>
    <w:tmpl w:val="82CE76C6"/>
    <w:lvl w:ilvl="0" w:tplc="10782808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>
    <w:nsid w:val="49C123AB"/>
    <w:multiLevelType w:val="hybridMultilevel"/>
    <w:tmpl w:val="03CAACB0"/>
    <w:lvl w:ilvl="0" w:tplc="1250D7C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49C2513C"/>
    <w:multiLevelType w:val="hybridMultilevel"/>
    <w:tmpl w:val="6638F73E"/>
    <w:lvl w:ilvl="0" w:tplc="C53284F4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>
    <w:nsid w:val="4A0851ED"/>
    <w:multiLevelType w:val="hybridMultilevel"/>
    <w:tmpl w:val="3CFE34CE"/>
    <w:lvl w:ilvl="0" w:tplc="745C7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4">
    <w:nsid w:val="4AA31BE2"/>
    <w:multiLevelType w:val="hybridMultilevel"/>
    <w:tmpl w:val="A288D04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75">
    <w:nsid w:val="4AD343B1"/>
    <w:multiLevelType w:val="hybridMultilevel"/>
    <w:tmpl w:val="5B2044BE"/>
    <w:lvl w:ilvl="0" w:tplc="1098F7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6">
    <w:nsid w:val="4BE9791E"/>
    <w:multiLevelType w:val="hybridMultilevel"/>
    <w:tmpl w:val="91FCFDF8"/>
    <w:lvl w:ilvl="0" w:tplc="AC92CC3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>
    <w:nsid w:val="4CA353BE"/>
    <w:multiLevelType w:val="hybridMultilevel"/>
    <w:tmpl w:val="E58CD3DC"/>
    <w:lvl w:ilvl="0" w:tplc="68366D68">
      <w:start w:val="1"/>
      <w:numFmt w:val="decimal"/>
      <w:lvlText w:val="%1."/>
      <w:lvlJc w:val="left"/>
      <w:pPr>
        <w:tabs>
          <w:tab w:val="num" w:pos="2246"/>
        </w:tabs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4CBD26BE"/>
    <w:multiLevelType w:val="hybridMultilevel"/>
    <w:tmpl w:val="0AA25320"/>
    <w:lvl w:ilvl="0" w:tplc="6BC01C1A">
      <w:start w:val="1"/>
      <w:numFmt w:val="decimal"/>
      <w:lvlText w:val="%1."/>
      <w:lvlJc w:val="left"/>
      <w:pPr>
        <w:tabs>
          <w:tab w:val="num" w:pos="2246"/>
        </w:tabs>
        <w:ind w:left="22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4CCB5C07"/>
    <w:multiLevelType w:val="hybridMultilevel"/>
    <w:tmpl w:val="87DC696A"/>
    <w:lvl w:ilvl="0" w:tplc="1D82762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4CF938FF"/>
    <w:multiLevelType w:val="hybridMultilevel"/>
    <w:tmpl w:val="59DEFF48"/>
    <w:lvl w:ilvl="0" w:tplc="69ECF85C">
      <w:start w:val="1"/>
      <w:numFmt w:val="decimal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E409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4D0D2B7B"/>
    <w:multiLevelType w:val="hybridMultilevel"/>
    <w:tmpl w:val="8BCA2A44"/>
    <w:lvl w:ilvl="0" w:tplc="7DE0658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2">
    <w:nsid w:val="4D4462D1"/>
    <w:multiLevelType w:val="hybridMultilevel"/>
    <w:tmpl w:val="CC7C6F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>
    <w:nsid w:val="4DBA294E"/>
    <w:multiLevelType w:val="hybridMultilevel"/>
    <w:tmpl w:val="8AE60D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4">
    <w:nsid w:val="4E7F3703"/>
    <w:multiLevelType w:val="hybridMultilevel"/>
    <w:tmpl w:val="53265098"/>
    <w:lvl w:ilvl="0" w:tplc="809ED25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>
    <w:nsid w:val="4FC44972"/>
    <w:multiLevelType w:val="hybridMultilevel"/>
    <w:tmpl w:val="3444995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500D3FAF"/>
    <w:multiLevelType w:val="hybridMultilevel"/>
    <w:tmpl w:val="B51A5D20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7">
    <w:nsid w:val="510570EF"/>
    <w:multiLevelType w:val="hybridMultilevel"/>
    <w:tmpl w:val="B05686E0"/>
    <w:lvl w:ilvl="0" w:tplc="ED22C1B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51432E19"/>
    <w:multiLevelType w:val="hybridMultilevel"/>
    <w:tmpl w:val="0C8CB1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D827624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9">
    <w:nsid w:val="51BE38A5"/>
    <w:multiLevelType w:val="hybridMultilevel"/>
    <w:tmpl w:val="8D28D374"/>
    <w:lvl w:ilvl="0" w:tplc="92DCA4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52943BC9"/>
    <w:multiLevelType w:val="hybridMultilevel"/>
    <w:tmpl w:val="EE9C8606"/>
    <w:lvl w:ilvl="0" w:tplc="493E3F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2CC2B2E"/>
    <w:multiLevelType w:val="hybridMultilevel"/>
    <w:tmpl w:val="7734913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2">
    <w:nsid w:val="538D0657"/>
    <w:multiLevelType w:val="hybridMultilevel"/>
    <w:tmpl w:val="D14E28D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3">
    <w:nsid w:val="547375F8"/>
    <w:multiLevelType w:val="hybridMultilevel"/>
    <w:tmpl w:val="E202FA58"/>
    <w:lvl w:ilvl="0" w:tplc="4F42F80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>
    <w:nsid w:val="54A16CEC"/>
    <w:multiLevelType w:val="hybridMultilevel"/>
    <w:tmpl w:val="C01C65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5">
    <w:nsid w:val="54F1760D"/>
    <w:multiLevelType w:val="hybridMultilevel"/>
    <w:tmpl w:val="20BC4F5E"/>
    <w:lvl w:ilvl="0" w:tplc="A4FA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>
    <w:nsid w:val="55963442"/>
    <w:multiLevelType w:val="hybridMultilevel"/>
    <w:tmpl w:val="2ECE0E8E"/>
    <w:lvl w:ilvl="0" w:tplc="637C1D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>
    <w:nsid w:val="562D475E"/>
    <w:multiLevelType w:val="hybridMultilevel"/>
    <w:tmpl w:val="2EBAF55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8">
    <w:nsid w:val="572A25AA"/>
    <w:multiLevelType w:val="hybridMultilevel"/>
    <w:tmpl w:val="4B320D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9">
    <w:nsid w:val="57343AFE"/>
    <w:multiLevelType w:val="hybridMultilevel"/>
    <w:tmpl w:val="D3A867A8"/>
    <w:lvl w:ilvl="0" w:tplc="125A657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>
    <w:nsid w:val="57703C8C"/>
    <w:multiLevelType w:val="hybridMultilevel"/>
    <w:tmpl w:val="2BCCB2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1">
    <w:nsid w:val="578132C1"/>
    <w:multiLevelType w:val="hybridMultilevel"/>
    <w:tmpl w:val="B79080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2">
    <w:nsid w:val="57E11EE6"/>
    <w:multiLevelType w:val="hybridMultilevel"/>
    <w:tmpl w:val="437E8F62"/>
    <w:lvl w:ilvl="0" w:tplc="D762608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7F64FA8"/>
    <w:multiLevelType w:val="hybridMultilevel"/>
    <w:tmpl w:val="5D96CD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583A727A"/>
    <w:multiLevelType w:val="hybridMultilevel"/>
    <w:tmpl w:val="2548A9A2"/>
    <w:lvl w:ilvl="0" w:tplc="DC04258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B40711D"/>
    <w:multiLevelType w:val="hybridMultilevel"/>
    <w:tmpl w:val="49885A10"/>
    <w:lvl w:ilvl="0" w:tplc="310C001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6">
    <w:nsid w:val="5B8667E6"/>
    <w:multiLevelType w:val="hybridMultilevel"/>
    <w:tmpl w:val="73ECB1BA"/>
    <w:lvl w:ilvl="0" w:tplc="0409000F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07">
    <w:nsid w:val="5B9A5BCB"/>
    <w:multiLevelType w:val="hybridMultilevel"/>
    <w:tmpl w:val="833E5112"/>
    <w:lvl w:ilvl="0" w:tplc="1D54A5C2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5C322B60"/>
    <w:multiLevelType w:val="hybridMultilevel"/>
    <w:tmpl w:val="6C2648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>
    <w:nsid w:val="5C656400"/>
    <w:multiLevelType w:val="hybridMultilevel"/>
    <w:tmpl w:val="46F804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0">
    <w:nsid w:val="5D1C3675"/>
    <w:multiLevelType w:val="hybridMultilevel"/>
    <w:tmpl w:val="CBE6B48A"/>
    <w:lvl w:ilvl="0" w:tplc="F8625FB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>
    <w:nsid w:val="5D8C7C18"/>
    <w:multiLevelType w:val="multilevel"/>
    <w:tmpl w:val="D8DA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>
    <w:nsid w:val="5F742971"/>
    <w:multiLevelType w:val="hybridMultilevel"/>
    <w:tmpl w:val="057496D6"/>
    <w:lvl w:ilvl="0" w:tplc="3402AD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607B1A0E"/>
    <w:multiLevelType w:val="hybridMultilevel"/>
    <w:tmpl w:val="206C16A6"/>
    <w:lvl w:ilvl="0" w:tplc="FEE4094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4">
    <w:nsid w:val="61414155"/>
    <w:multiLevelType w:val="hybridMultilevel"/>
    <w:tmpl w:val="50C8837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5">
    <w:nsid w:val="6187403F"/>
    <w:multiLevelType w:val="hybridMultilevel"/>
    <w:tmpl w:val="D60E6808"/>
    <w:lvl w:ilvl="0" w:tplc="6A5A7DA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52ABBE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887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EC6EF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54FF4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C6D07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C29F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6C70A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CC53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6">
    <w:nsid w:val="61E01562"/>
    <w:multiLevelType w:val="hybridMultilevel"/>
    <w:tmpl w:val="F5DC7F96"/>
    <w:lvl w:ilvl="0" w:tplc="B43CF31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7">
    <w:nsid w:val="62680AE8"/>
    <w:multiLevelType w:val="hybridMultilevel"/>
    <w:tmpl w:val="0EF8ACA6"/>
    <w:lvl w:ilvl="0" w:tplc="FE6C1E5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8">
    <w:nsid w:val="62731675"/>
    <w:multiLevelType w:val="hybridMultilevel"/>
    <w:tmpl w:val="681A1E72"/>
    <w:lvl w:ilvl="0" w:tplc="C2C6E14C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62B339B8"/>
    <w:multiLevelType w:val="hybridMultilevel"/>
    <w:tmpl w:val="139C9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63046771"/>
    <w:multiLevelType w:val="hybridMultilevel"/>
    <w:tmpl w:val="3E969026"/>
    <w:lvl w:ilvl="0" w:tplc="E9F4B200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  <w:color w:val="000000"/>
      </w:rPr>
    </w:lvl>
    <w:lvl w:ilvl="1" w:tplc="E9F4B2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1">
    <w:nsid w:val="64E860C8"/>
    <w:multiLevelType w:val="hybridMultilevel"/>
    <w:tmpl w:val="67685F64"/>
    <w:lvl w:ilvl="0" w:tplc="025AA2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65232A2B"/>
    <w:multiLevelType w:val="hybridMultilevel"/>
    <w:tmpl w:val="EEA48CFA"/>
    <w:lvl w:ilvl="0" w:tplc="98D0F7F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662B3C18"/>
    <w:multiLevelType w:val="hybridMultilevel"/>
    <w:tmpl w:val="5AEA24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4">
    <w:nsid w:val="6684191D"/>
    <w:multiLevelType w:val="hybridMultilevel"/>
    <w:tmpl w:val="6374DB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>
    <w:nsid w:val="66B0461F"/>
    <w:multiLevelType w:val="hybridMultilevel"/>
    <w:tmpl w:val="B1F0BCCC"/>
    <w:lvl w:ilvl="0" w:tplc="97B22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67A62484"/>
    <w:multiLevelType w:val="hybridMultilevel"/>
    <w:tmpl w:val="40A0CF6A"/>
    <w:lvl w:ilvl="0" w:tplc="42BC81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67A914DE"/>
    <w:multiLevelType w:val="multilevel"/>
    <w:tmpl w:val="CCC8B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yle1"/>
      <w:lvlText w:val="%1.%2."/>
      <w:lvlJc w:val="left"/>
      <w:pPr>
        <w:tabs>
          <w:tab w:val="num" w:pos="1180"/>
        </w:tabs>
        <w:ind w:left="1180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8">
    <w:nsid w:val="68112348"/>
    <w:multiLevelType w:val="hybridMultilevel"/>
    <w:tmpl w:val="74AC4860"/>
    <w:lvl w:ilvl="0" w:tplc="0CCC3A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6AA804F3"/>
    <w:multiLevelType w:val="hybridMultilevel"/>
    <w:tmpl w:val="F6A22982"/>
    <w:lvl w:ilvl="0" w:tplc="E13EA2A8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0">
    <w:nsid w:val="6AF3306F"/>
    <w:multiLevelType w:val="hybridMultilevel"/>
    <w:tmpl w:val="80801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>
    <w:nsid w:val="6B072EA2"/>
    <w:multiLevelType w:val="hybridMultilevel"/>
    <w:tmpl w:val="82D24BA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2">
    <w:nsid w:val="6BC40641"/>
    <w:multiLevelType w:val="hybridMultilevel"/>
    <w:tmpl w:val="2D126C78"/>
    <w:lvl w:ilvl="0" w:tplc="F06E3E8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6C6068B3"/>
    <w:multiLevelType w:val="hybridMultilevel"/>
    <w:tmpl w:val="AC9A1A16"/>
    <w:lvl w:ilvl="0" w:tplc="A016DB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CF37FA6"/>
    <w:multiLevelType w:val="hybridMultilevel"/>
    <w:tmpl w:val="ACD2A234"/>
    <w:lvl w:ilvl="0" w:tplc="44D63B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5">
    <w:nsid w:val="6D663295"/>
    <w:multiLevelType w:val="hybridMultilevel"/>
    <w:tmpl w:val="5162B59C"/>
    <w:lvl w:ilvl="0" w:tplc="81A2B784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6D714F58"/>
    <w:multiLevelType w:val="hybridMultilevel"/>
    <w:tmpl w:val="31E44CE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7">
    <w:nsid w:val="6E4A58B5"/>
    <w:multiLevelType w:val="hybridMultilevel"/>
    <w:tmpl w:val="B162AFD2"/>
    <w:lvl w:ilvl="0" w:tplc="66227DA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6EC25D83"/>
    <w:multiLevelType w:val="hybridMultilevel"/>
    <w:tmpl w:val="55806D6C"/>
    <w:lvl w:ilvl="0" w:tplc="438490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6F222A98"/>
    <w:multiLevelType w:val="hybridMultilevel"/>
    <w:tmpl w:val="854E8F36"/>
    <w:lvl w:ilvl="0" w:tplc="BAF49AA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E9F4B2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>
    <w:nsid w:val="710942B1"/>
    <w:multiLevelType w:val="hybridMultilevel"/>
    <w:tmpl w:val="708AF674"/>
    <w:lvl w:ilvl="0" w:tplc="18A0F1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71273B26"/>
    <w:multiLevelType w:val="hybridMultilevel"/>
    <w:tmpl w:val="E332AE0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2">
    <w:nsid w:val="73612636"/>
    <w:multiLevelType w:val="hybridMultilevel"/>
    <w:tmpl w:val="546642EC"/>
    <w:lvl w:ilvl="0" w:tplc="0E9013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73886DB5"/>
    <w:multiLevelType w:val="hybridMultilevel"/>
    <w:tmpl w:val="FEB2820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4">
    <w:nsid w:val="739024E1"/>
    <w:multiLevelType w:val="hybridMultilevel"/>
    <w:tmpl w:val="E9064516"/>
    <w:lvl w:ilvl="0" w:tplc="B6BA9E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7405368A"/>
    <w:multiLevelType w:val="hybridMultilevel"/>
    <w:tmpl w:val="04463BE0"/>
    <w:lvl w:ilvl="0" w:tplc="7414C22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6">
    <w:nsid w:val="748973F8"/>
    <w:multiLevelType w:val="hybridMultilevel"/>
    <w:tmpl w:val="0D9C84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7">
    <w:nsid w:val="749A194D"/>
    <w:multiLevelType w:val="hybridMultilevel"/>
    <w:tmpl w:val="CDB2E2A0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8">
    <w:nsid w:val="74C321E6"/>
    <w:multiLevelType w:val="hybridMultilevel"/>
    <w:tmpl w:val="755019A0"/>
    <w:lvl w:ilvl="0" w:tplc="04090001">
      <w:start w:val="1"/>
      <w:numFmt w:val="bullet"/>
      <w:lvlText w:val="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  <w:cap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9">
    <w:nsid w:val="75DF4FC6"/>
    <w:multiLevelType w:val="hybridMultilevel"/>
    <w:tmpl w:val="69D6B9D4"/>
    <w:lvl w:ilvl="0" w:tplc="6EECE6A6">
      <w:start w:val="1"/>
      <w:numFmt w:val="bullet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</w:rPr>
    </w:lvl>
    <w:lvl w:ilvl="1" w:tplc="18CA40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A74C2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0AE29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EA80D9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82546D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012ED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25AA3F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BB1E112C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0">
    <w:nsid w:val="76421161"/>
    <w:multiLevelType w:val="hybridMultilevel"/>
    <w:tmpl w:val="BB380796"/>
    <w:lvl w:ilvl="0" w:tplc="60E0F2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F4A7F4">
      <w:start w:val="86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270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A16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523E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42C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923BF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18903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D2691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1">
    <w:nsid w:val="76AB5DD4"/>
    <w:multiLevelType w:val="hybridMultilevel"/>
    <w:tmpl w:val="98580C8A"/>
    <w:lvl w:ilvl="0" w:tplc="6D8AD71C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B6EF0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63407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40B7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2055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20BA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1201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22A9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1ED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2">
    <w:nsid w:val="78681265"/>
    <w:multiLevelType w:val="hybridMultilevel"/>
    <w:tmpl w:val="8D8A71EC"/>
    <w:lvl w:ilvl="0" w:tplc="F9EA0DE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3F20352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1C820C4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BFBAB39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D7A174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5F407F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9A83DD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B3E9AD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F16971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3">
    <w:nsid w:val="794E09AA"/>
    <w:multiLevelType w:val="hybridMultilevel"/>
    <w:tmpl w:val="F80CA0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>
    <w:nsid w:val="795F7512"/>
    <w:multiLevelType w:val="hybridMultilevel"/>
    <w:tmpl w:val="1B40C8DE"/>
    <w:lvl w:ilvl="0" w:tplc="93521BD0">
      <w:start w:val="1"/>
      <w:numFmt w:val="decimal"/>
      <w:lvlText w:val="%1."/>
      <w:lvlJc w:val="left"/>
      <w:pPr>
        <w:ind w:left="720" w:hanging="360"/>
      </w:pPr>
    </w:lvl>
    <w:lvl w:ilvl="1" w:tplc="6226D6DA">
      <w:start w:val="1"/>
      <w:numFmt w:val="decimal"/>
      <w:lvlText w:val="%2)"/>
      <w:lvlJc w:val="left"/>
      <w:pPr>
        <w:ind w:left="1440" w:hanging="360"/>
      </w:pPr>
    </w:lvl>
    <w:lvl w:ilvl="2" w:tplc="08981EA2">
      <w:start w:val="1"/>
      <w:numFmt w:val="lowerRoman"/>
      <w:lvlText w:val="%3."/>
      <w:lvlJc w:val="right"/>
      <w:pPr>
        <w:ind w:left="2160" w:hanging="180"/>
      </w:pPr>
    </w:lvl>
    <w:lvl w:ilvl="3" w:tplc="74E04FD2" w:tentative="1">
      <w:start w:val="1"/>
      <w:numFmt w:val="decimal"/>
      <w:lvlText w:val="%4."/>
      <w:lvlJc w:val="left"/>
      <w:pPr>
        <w:ind w:left="2880" w:hanging="360"/>
      </w:pPr>
    </w:lvl>
    <w:lvl w:ilvl="4" w:tplc="8B605052" w:tentative="1">
      <w:start w:val="1"/>
      <w:numFmt w:val="lowerLetter"/>
      <w:lvlText w:val="%5."/>
      <w:lvlJc w:val="left"/>
      <w:pPr>
        <w:ind w:left="3600" w:hanging="360"/>
      </w:pPr>
    </w:lvl>
    <w:lvl w:ilvl="5" w:tplc="ED986CC0" w:tentative="1">
      <w:start w:val="1"/>
      <w:numFmt w:val="lowerRoman"/>
      <w:lvlText w:val="%6."/>
      <w:lvlJc w:val="right"/>
      <w:pPr>
        <w:ind w:left="4320" w:hanging="180"/>
      </w:pPr>
    </w:lvl>
    <w:lvl w:ilvl="6" w:tplc="94587E2A" w:tentative="1">
      <w:start w:val="1"/>
      <w:numFmt w:val="decimal"/>
      <w:lvlText w:val="%7."/>
      <w:lvlJc w:val="left"/>
      <w:pPr>
        <w:ind w:left="5040" w:hanging="360"/>
      </w:pPr>
    </w:lvl>
    <w:lvl w:ilvl="7" w:tplc="B3B817CC" w:tentative="1">
      <w:start w:val="1"/>
      <w:numFmt w:val="lowerLetter"/>
      <w:lvlText w:val="%8."/>
      <w:lvlJc w:val="left"/>
      <w:pPr>
        <w:ind w:left="5760" w:hanging="360"/>
      </w:pPr>
    </w:lvl>
    <w:lvl w:ilvl="8" w:tplc="6B6EE8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7A1832AA"/>
    <w:multiLevelType w:val="hybridMultilevel"/>
    <w:tmpl w:val="D3AE6836"/>
    <w:lvl w:ilvl="0" w:tplc="01DA58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>
    <w:nsid w:val="7A8B772E"/>
    <w:multiLevelType w:val="hybridMultilevel"/>
    <w:tmpl w:val="166A69BE"/>
    <w:lvl w:ilvl="0" w:tplc="9B7A25B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75DE6A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7">
    <w:nsid w:val="7AC82E4B"/>
    <w:multiLevelType w:val="hybridMultilevel"/>
    <w:tmpl w:val="54A489AC"/>
    <w:lvl w:ilvl="0" w:tplc="0409000F">
      <w:start w:val="1"/>
      <w:numFmt w:val="decimal"/>
      <w:lvlText w:val="%1."/>
      <w:lvlJc w:val="left"/>
      <w:pPr>
        <w:tabs>
          <w:tab w:val="num" w:pos="1526"/>
        </w:tabs>
        <w:ind w:left="1526" w:hanging="360"/>
      </w:pPr>
      <w:rPr>
        <w:rFonts w:hint="default"/>
      </w:rPr>
    </w:lvl>
    <w:lvl w:ilvl="1" w:tplc="0409001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8">
    <w:nsid w:val="7AF97ACF"/>
    <w:multiLevelType w:val="hybridMultilevel"/>
    <w:tmpl w:val="52224DF6"/>
    <w:lvl w:ilvl="0" w:tplc="3842C244">
      <w:start w:val="1"/>
      <w:numFmt w:val="decimal"/>
      <w:lvlText w:val="%1"/>
      <w:lvlJc w:val="left"/>
      <w:pPr>
        <w:ind w:left="405" w:hanging="405"/>
      </w:pPr>
      <w:rPr>
        <w:rFonts w:ascii="Calibri" w:eastAsia="Times New Roman" w:hAnsi="Calibri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9">
    <w:nsid w:val="7B7E64E1"/>
    <w:multiLevelType w:val="hybridMultilevel"/>
    <w:tmpl w:val="BCB6097E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60">
    <w:nsid w:val="7BF95C47"/>
    <w:multiLevelType w:val="hybridMultilevel"/>
    <w:tmpl w:val="9C1203A0"/>
    <w:lvl w:ilvl="0" w:tplc="A448ECB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>
    <w:nsid w:val="7C4000CE"/>
    <w:multiLevelType w:val="multilevel"/>
    <w:tmpl w:val="81EA93B2"/>
    <w:lvl w:ilvl="0">
      <w:start w:val="1"/>
      <w:numFmt w:val="decimal"/>
      <w:pStyle w:val="BusDevStyle"/>
      <w:isLgl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-360" w:firstLine="72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0" w:firstLine="144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0" w:firstLine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2">
    <w:nsid w:val="7CE8293A"/>
    <w:multiLevelType w:val="hybridMultilevel"/>
    <w:tmpl w:val="98CEBF3A"/>
    <w:lvl w:ilvl="0" w:tplc="DB8E6E8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3">
    <w:nsid w:val="7D171E38"/>
    <w:multiLevelType w:val="hybridMultilevel"/>
    <w:tmpl w:val="5EE84270"/>
    <w:lvl w:ilvl="0" w:tplc="951CDC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4">
    <w:nsid w:val="7DA0271A"/>
    <w:multiLevelType w:val="hybridMultilevel"/>
    <w:tmpl w:val="F20E832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5">
    <w:nsid w:val="7E640EDC"/>
    <w:multiLevelType w:val="hybridMultilevel"/>
    <w:tmpl w:val="9446E5DE"/>
    <w:lvl w:ilvl="0" w:tplc="C95E988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9E46891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36C6BA0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9BC393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F44120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BAA74E0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54E961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3DC75F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8E26F09E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6">
    <w:nsid w:val="7FF06236"/>
    <w:multiLevelType w:val="hybridMultilevel"/>
    <w:tmpl w:val="E1BC7DBC"/>
    <w:lvl w:ilvl="0" w:tplc="040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4"/>
  </w:num>
  <w:num w:numId="3">
    <w:abstractNumId w:val="72"/>
  </w:num>
  <w:num w:numId="4">
    <w:abstractNumId w:val="33"/>
  </w:num>
  <w:num w:numId="5">
    <w:abstractNumId w:val="4"/>
  </w:num>
  <w:num w:numId="6">
    <w:abstractNumId w:val="139"/>
  </w:num>
  <w:num w:numId="7">
    <w:abstractNumId w:val="121"/>
  </w:num>
  <w:num w:numId="8">
    <w:abstractNumId w:val="67"/>
  </w:num>
  <w:num w:numId="9">
    <w:abstractNumId w:val="1"/>
  </w:num>
  <w:num w:numId="10">
    <w:abstractNumId w:val="6"/>
  </w:num>
  <w:num w:numId="11">
    <w:abstractNumId w:val="129"/>
  </w:num>
  <w:num w:numId="12">
    <w:abstractNumId w:val="265"/>
  </w:num>
  <w:num w:numId="13">
    <w:abstractNumId w:val="206"/>
  </w:num>
  <w:num w:numId="14">
    <w:abstractNumId w:val="262"/>
  </w:num>
  <w:num w:numId="15">
    <w:abstractNumId w:val="252"/>
  </w:num>
  <w:num w:numId="16">
    <w:abstractNumId w:val="186"/>
  </w:num>
  <w:num w:numId="17">
    <w:abstractNumId w:val="231"/>
  </w:num>
  <w:num w:numId="18">
    <w:abstractNumId w:val="236"/>
  </w:num>
  <w:num w:numId="19">
    <w:abstractNumId w:val="247"/>
  </w:num>
  <w:num w:numId="20">
    <w:abstractNumId w:val="54"/>
  </w:num>
  <w:num w:numId="21">
    <w:abstractNumId w:val="55"/>
  </w:num>
  <w:num w:numId="22">
    <w:abstractNumId w:val="128"/>
  </w:num>
  <w:num w:numId="23">
    <w:abstractNumId w:val="38"/>
  </w:num>
  <w:num w:numId="24">
    <w:abstractNumId w:val="25"/>
  </w:num>
  <w:num w:numId="25">
    <w:abstractNumId w:val="17"/>
  </w:num>
  <w:num w:numId="26">
    <w:abstractNumId w:val="263"/>
  </w:num>
  <w:num w:numId="27">
    <w:abstractNumId w:val="188"/>
  </w:num>
  <w:num w:numId="28">
    <w:abstractNumId w:val="174"/>
  </w:num>
  <w:num w:numId="29">
    <w:abstractNumId w:val="16"/>
  </w:num>
  <w:num w:numId="30">
    <w:abstractNumId w:val="90"/>
  </w:num>
  <w:num w:numId="31">
    <w:abstractNumId w:val="65"/>
  </w:num>
  <w:num w:numId="32">
    <w:abstractNumId w:val="104"/>
  </w:num>
  <w:num w:numId="33">
    <w:abstractNumId w:val="249"/>
  </w:num>
  <w:num w:numId="34">
    <w:abstractNumId w:val="181"/>
  </w:num>
  <w:num w:numId="35">
    <w:abstractNumId w:val="37"/>
  </w:num>
  <w:num w:numId="36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7"/>
  </w:num>
  <w:num w:numId="38">
    <w:abstractNumId w:val="85"/>
  </w:num>
  <w:num w:numId="39">
    <w:abstractNumId w:val="60"/>
  </w:num>
  <w:num w:numId="40">
    <w:abstractNumId w:val="157"/>
  </w:num>
  <w:num w:numId="41">
    <w:abstractNumId w:val="136"/>
  </w:num>
  <w:num w:numId="42">
    <w:abstractNumId w:val="180"/>
  </w:num>
  <w:num w:numId="43">
    <w:abstractNumId w:val="261"/>
  </w:num>
  <w:num w:numId="44">
    <w:abstractNumId w:val="125"/>
  </w:num>
  <w:num w:numId="45">
    <w:abstractNumId w:val="48"/>
  </w:num>
  <w:num w:numId="46">
    <w:abstractNumId w:val="169"/>
  </w:num>
  <w:num w:numId="47">
    <w:abstractNumId w:val="79"/>
  </w:num>
  <w:num w:numId="48">
    <w:abstractNumId w:val="15"/>
  </w:num>
  <w:num w:numId="49">
    <w:abstractNumId w:val="248"/>
  </w:num>
  <w:num w:numId="50">
    <w:abstractNumId w:val="210"/>
  </w:num>
  <w:num w:numId="51">
    <w:abstractNumId w:val="35"/>
  </w:num>
  <w:num w:numId="52">
    <w:abstractNumId w:val="131"/>
  </w:num>
  <w:num w:numId="53">
    <w:abstractNumId w:val="176"/>
  </w:num>
  <w:num w:numId="54">
    <w:abstractNumId w:val="255"/>
  </w:num>
  <w:num w:numId="55">
    <w:abstractNumId w:val="43"/>
  </w:num>
  <w:num w:numId="56">
    <w:abstractNumId w:val="191"/>
  </w:num>
  <w:num w:numId="57">
    <w:abstractNumId w:val="89"/>
  </w:num>
  <w:num w:numId="58">
    <w:abstractNumId w:val="73"/>
  </w:num>
  <w:num w:numId="59">
    <w:abstractNumId w:val="120"/>
  </w:num>
  <w:num w:numId="60">
    <w:abstractNumId w:val="193"/>
  </w:num>
  <w:num w:numId="61">
    <w:abstractNumId w:val="140"/>
  </w:num>
  <w:num w:numId="62">
    <w:abstractNumId w:val="216"/>
  </w:num>
  <w:num w:numId="63">
    <w:abstractNumId w:val="70"/>
  </w:num>
  <w:num w:numId="64">
    <w:abstractNumId w:val="27"/>
  </w:num>
  <w:num w:numId="65">
    <w:abstractNumId w:val="5"/>
  </w:num>
  <w:num w:numId="66">
    <w:abstractNumId w:val="199"/>
  </w:num>
  <w:num w:numId="67">
    <w:abstractNumId w:val="135"/>
  </w:num>
  <w:num w:numId="68">
    <w:abstractNumId w:val="130"/>
  </w:num>
  <w:num w:numId="69">
    <w:abstractNumId w:val="170"/>
  </w:num>
  <w:num w:numId="70">
    <w:abstractNumId w:val="256"/>
  </w:num>
  <w:num w:numId="71">
    <w:abstractNumId w:val="264"/>
  </w:num>
  <w:num w:numId="72">
    <w:abstractNumId w:val="196"/>
  </w:num>
  <w:num w:numId="73">
    <w:abstractNumId w:val="160"/>
  </w:num>
  <w:num w:numId="74">
    <w:abstractNumId w:val="144"/>
  </w:num>
  <w:num w:numId="75">
    <w:abstractNumId w:val="229"/>
  </w:num>
  <w:num w:numId="76">
    <w:abstractNumId w:val="220"/>
  </w:num>
  <w:num w:numId="77">
    <w:abstractNumId w:val="168"/>
  </w:num>
  <w:num w:numId="78">
    <w:abstractNumId w:val="148"/>
  </w:num>
  <w:num w:numId="79">
    <w:abstractNumId w:val="239"/>
  </w:num>
  <w:num w:numId="80">
    <w:abstractNumId w:val="245"/>
  </w:num>
  <w:num w:numId="81">
    <w:abstractNumId w:val="69"/>
  </w:num>
  <w:num w:numId="82">
    <w:abstractNumId w:val="113"/>
  </w:num>
  <w:num w:numId="83">
    <w:abstractNumId w:val="86"/>
  </w:num>
  <w:num w:numId="84">
    <w:abstractNumId w:val="179"/>
  </w:num>
  <w:num w:numId="85">
    <w:abstractNumId w:val="41"/>
  </w:num>
  <w:num w:numId="86">
    <w:abstractNumId w:val="217"/>
  </w:num>
  <w:num w:numId="87">
    <w:abstractNumId w:val="213"/>
  </w:num>
  <w:num w:numId="88">
    <w:abstractNumId w:val="184"/>
  </w:num>
  <w:num w:numId="89">
    <w:abstractNumId w:val="110"/>
  </w:num>
  <w:num w:numId="90">
    <w:abstractNumId w:val="24"/>
  </w:num>
  <w:num w:numId="91">
    <w:abstractNumId w:val="205"/>
  </w:num>
  <w:num w:numId="92">
    <w:abstractNumId w:val="195"/>
  </w:num>
  <w:num w:numId="93">
    <w:abstractNumId w:val="53"/>
  </w:num>
  <w:num w:numId="94">
    <w:abstractNumId w:val="107"/>
  </w:num>
  <w:num w:numId="95">
    <w:abstractNumId w:val="234"/>
  </w:num>
  <w:num w:numId="96">
    <w:abstractNumId w:val="95"/>
  </w:num>
  <w:num w:numId="97">
    <w:abstractNumId w:val="126"/>
  </w:num>
  <w:num w:numId="98">
    <w:abstractNumId w:val="187"/>
  </w:num>
  <w:num w:numId="99">
    <w:abstractNumId w:val="97"/>
  </w:num>
  <w:num w:numId="100">
    <w:abstractNumId w:val="98"/>
  </w:num>
  <w:num w:numId="101">
    <w:abstractNumId w:val="106"/>
  </w:num>
  <w:num w:numId="102">
    <w:abstractNumId w:val="88"/>
  </w:num>
  <w:num w:numId="103">
    <w:abstractNumId w:val="214"/>
  </w:num>
  <w:num w:numId="104">
    <w:abstractNumId w:val="167"/>
  </w:num>
  <w:num w:numId="105">
    <w:abstractNumId w:val="257"/>
  </w:num>
  <w:num w:numId="106">
    <w:abstractNumId w:val="172"/>
  </w:num>
  <w:num w:numId="107">
    <w:abstractNumId w:val="57"/>
  </w:num>
  <w:num w:numId="108">
    <w:abstractNumId w:val="75"/>
  </w:num>
  <w:num w:numId="109">
    <w:abstractNumId w:val="259"/>
  </w:num>
  <w:num w:numId="110">
    <w:abstractNumId w:val="102"/>
  </w:num>
  <w:num w:numId="111">
    <w:abstractNumId w:val="251"/>
  </w:num>
  <w:num w:numId="112">
    <w:abstractNumId w:val="8"/>
  </w:num>
  <w:num w:numId="113">
    <w:abstractNumId w:val="42"/>
  </w:num>
  <w:num w:numId="114">
    <w:abstractNumId w:val="63"/>
  </w:num>
  <w:num w:numId="115">
    <w:abstractNumId w:val="211"/>
  </w:num>
  <w:num w:numId="116">
    <w:abstractNumId w:val="243"/>
  </w:num>
  <w:num w:numId="117">
    <w:abstractNumId w:val="122"/>
  </w:num>
  <w:num w:numId="118">
    <w:abstractNumId w:val="31"/>
  </w:num>
  <w:num w:numId="119">
    <w:abstractNumId w:val="51"/>
  </w:num>
  <w:num w:numId="120">
    <w:abstractNumId w:val="0"/>
  </w:num>
  <w:num w:numId="121">
    <w:abstractNumId w:val="0"/>
  </w:num>
  <w:num w:numId="122">
    <w:abstractNumId w:val="0"/>
  </w:num>
  <w:num w:numId="123">
    <w:abstractNumId w:val="0"/>
  </w:num>
  <w:num w:numId="124">
    <w:abstractNumId w:val="0"/>
  </w:num>
  <w:num w:numId="125">
    <w:abstractNumId w:val="0"/>
  </w:num>
  <w:num w:numId="126">
    <w:abstractNumId w:val="0"/>
  </w:num>
  <w:num w:numId="127">
    <w:abstractNumId w:val="198"/>
  </w:num>
  <w:num w:numId="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19"/>
  </w:num>
  <w:num w:numId="132">
    <w:abstractNumId w:val="127"/>
  </w:num>
  <w:num w:numId="133">
    <w:abstractNumId w:val="0"/>
  </w:num>
  <w:num w:numId="134">
    <w:abstractNumId w:val="0"/>
  </w:num>
  <w:num w:numId="135">
    <w:abstractNumId w:val="143"/>
  </w:num>
  <w:num w:numId="136">
    <w:abstractNumId w:val="266"/>
  </w:num>
  <w:num w:numId="137">
    <w:abstractNumId w:val="0"/>
  </w:num>
  <w:num w:numId="138">
    <w:abstractNumId w:val="0"/>
  </w:num>
  <w:num w:numId="139">
    <w:abstractNumId w:val="0"/>
  </w:num>
  <w:num w:numId="140">
    <w:abstractNumId w:val="0"/>
  </w:num>
  <w:num w:numId="141">
    <w:abstractNumId w:val="0"/>
  </w:num>
  <w:num w:numId="142">
    <w:abstractNumId w:val="0"/>
  </w:num>
  <w:num w:numId="143">
    <w:abstractNumId w:val="175"/>
  </w:num>
  <w:num w:numId="144">
    <w:abstractNumId w:val="0"/>
  </w:num>
  <w:num w:numId="145">
    <w:abstractNumId w:val="0"/>
  </w:num>
  <w:num w:numId="146">
    <w:abstractNumId w:val="56"/>
  </w:num>
  <w:num w:numId="147">
    <w:abstractNumId w:val="161"/>
  </w:num>
  <w:num w:numId="148">
    <w:abstractNumId w:val="152"/>
  </w:num>
  <w:num w:numId="149">
    <w:abstractNumId w:val="185"/>
  </w:num>
  <w:num w:numId="150">
    <w:abstractNumId w:val="182"/>
  </w:num>
  <w:num w:numId="151">
    <w:abstractNumId w:val="155"/>
  </w:num>
  <w:num w:numId="152">
    <w:abstractNumId w:val="59"/>
  </w:num>
  <w:num w:numId="153">
    <w:abstractNumId w:val="0"/>
  </w:num>
  <w:num w:numId="154">
    <w:abstractNumId w:val="0"/>
  </w:num>
  <w:num w:numId="155">
    <w:abstractNumId w:val="0"/>
  </w:num>
  <w:num w:numId="156">
    <w:abstractNumId w:val="0"/>
  </w:num>
  <w:num w:numId="157">
    <w:abstractNumId w:val="117"/>
  </w:num>
  <w:num w:numId="158">
    <w:abstractNumId w:val="0"/>
  </w:num>
  <w:num w:numId="159">
    <w:abstractNumId w:val="36"/>
  </w:num>
  <w:num w:numId="160">
    <w:abstractNumId w:val="0"/>
  </w:num>
  <w:num w:numId="161">
    <w:abstractNumId w:val="0"/>
  </w:num>
  <w:num w:numId="162">
    <w:abstractNumId w:val="0"/>
  </w:num>
  <w:num w:numId="163">
    <w:abstractNumId w:val="0"/>
  </w:num>
  <w:num w:numId="164">
    <w:abstractNumId w:val="0"/>
  </w:num>
  <w:num w:numId="165">
    <w:abstractNumId w:val="0"/>
  </w:num>
  <w:num w:numId="166">
    <w:abstractNumId w:val="258"/>
  </w:num>
  <w:num w:numId="167">
    <w:abstractNumId w:val="0"/>
  </w:num>
  <w:num w:numId="168">
    <w:abstractNumId w:val="0"/>
  </w:num>
  <w:num w:numId="169">
    <w:abstractNumId w:val="74"/>
  </w:num>
  <w:num w:numId="170">
    <w:abstractNumId w:val="189"/>
  </w:num>
  <w:num w:numId="171">
    <w:abstractNumId w:val="14"/>
  </w:num>
  <w:num w:numId="172">
    <w:abstractNumId w:val="0"/>
  </w:num>
  <w:num w:numId="173">
    <w:abstractNumId w:val="173"/>
  </w:num>
  <w:num w:numId="174">
    <w:abstractNumId w:val="91"/>
  </w:num>
  <w:num w:numId="175">
    <w:abstractNumId w:val="171"/>
  </w:num>
  <w:num w:numId="176">
    <w:abstractNumId w:val="109"/>
  </w:num>
  <w:num w:numId="177">
    <w:abstractNumId w:val="29"/>
  </w:num>
  <w:num w:numId="178">
    <w:abstractNumId w:val="32"/>
  </w:num>
  <w:num w:numId="179">
    <w:abstractNumId w:val="66"/>
  </w:num>
  <w:num w:numId="180">
    <w:abstractNumId w:val="232"/>
  </w:num>
  <w:num w:numId="181">
    <w:abstractNumId w:val="200"/>
  </w:num>
  <w:num w:numId="182">
    <w:abstractNumId w:val="0"/>
  </w:num>
  <w:num w:numId="183">
    <w:abstractNumId w:val="222"/>
  </w:num>
  <w:num w:numId="184">
    <w:abstractNumId w:val="115"/>
  </w:num>
  <w:num w:numId="185">
    <w:abstractNumId w:val="111"/>
  </w:num>
  <w:num w:numId="186">
    <w:abstractNumId w:val="2"/>
  </w:num>
  <w:num w:numId="187">
    <w:abstractNumId w:val="223"/>
  </w:num>
  <w:num w:numId="188">
    <w:abstractNumId w:val="18"/>
  </w:num>
  <w:num w:numId="189">
    <w:abstractNumId w:val="77"/>
  </w:num>
  <w:num w:numId="190">
    <w:abstractNumId w:val="0"/>
  </w:num>
  <w:num w:numId="191">
    <w:abstractNumId w:val="204"/>
  </w:num>
  <w:num w:numId="192">
    <w:abstractNumId w:val="84"/>
  </w:num>
  <w:num w:numId="193">
    <w:abstractNumId w:val="260"/>
  </w:num>
  <w:num w:numId="194">
    <w:abstractNumId w:val="19"/>
  </w:num>
  <w:num w:numId="195">
    <w:abstractNumId w:val="0"/>
  </w:num>
  <w:num w:numId="196">
    <w:abstractNumId w:val="2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0"/>
  </w:num>
  <w:num w:numId="198">
    <w:abstractNumId w:val="119"/>
  </w:num>
  <w:num w:numId="199">
    <w:abstractNumId w:val="165"/>
  </w:num>
  <w:num w:numId="200">
    <w:abstractNumId w:val="166"/>
  </w:num>
  <w:num w:numId="201">
    <w:abstractNumId w:val="250"/>
  </w:num>
  <w:num w:numId="202">
    <w:abstractNumId w:val="71"/>
  </w:num>
  <w:num w:numId="203">
    <w:abstractNumId w:val="215"/>
  </w:num>
  <w:num w:numId="204">
    <w:abstractNumId w:val="99"/>
  </w:num>
  <w:num w:numId="205">
    <w:abstractNumId w:val="123"/>
  </w:num>
  <w:num w:numId="206">
    <w:abstractNumId w:val="39"/>
  </w:num>
  <w:num w:numId="207">
    <w:abstractNumId w:val="151"/>
  </w:num>
  <w:num w:numId="208">
    <w:abstractNumId w:val="82"/>
  </w:num>
  <w:num w:numId="209">
    <w:abstractNumId w:val="156"/>
  </w:num>
  <w:num w:numId="210">
    <w:abstractNumId w:val="0"/>
  </w:num>
  <w:num w:numId="211">
    <w:abstractNumId w:val="87"/>
  </w:num>
  <w:num w:numId="212">
    <w:abstractNumId w:val="64"/>
  </w:num>
  <w:num w:numId="213">
    <w:abstractNumId w:val="0"/>
  </w:num>
  <w:num w:numId="214">
    <w:abstractNumId w:val="244"/>
  </w:num>
  <w:num w:numId="215">
    <w:abstractNumId w:val="0"/>
  </w:num>
  <w:num w:numId="216">
    <w:abstractNumId w:val="226"/>
  </w:num>
  <w:num w:numId="217">
    <w:abstractNumId w:val="0"/>
  </w:num>
  <w:num w:numId="218">
    <w:abstractNumId w:val="45"/>
  </w:num>
  <w:num w:numId="219">
    <w:abstractNumId w:val="242"/>
  </w:num>
  <w:num w:numId="220">
    <w:abstractNumId w:val="78"/>
  </w:num>
  <w:num w:numId="221">
    <w:abstractNumId w:val="0"/>
  </w:num>
  <w:num w:numId="222">
    <w:abstractNumId w:val="0"/>
  </w:num>
  <w:num w:numId="223">
    <w:abstractNumId w:val="0"/>
  </w:num>
  <w:num w:numId="224">
    <w:abstractNumId w:val="137"/>
  </w:num>
  <w:num w:numId="225">
    <w:abstractNumId w:val="0"/>
  </w:num>
  <w:num w:numId="226">
    <w:abstractNumId w:val="26"/>
  </w:num>
  <w:num w:numId="227">
    <w:abstractNumId w:val="154"/>
  </w:num>
  <w:num w:numId="228">
    <w:abstractNumId w:val="22"/>
  </w:num>
  <w:num w:numId="229">
    <w:abstractNumId w:val="0"/>
  </w:num>
  <w:num w:numId="230">
    <w:abstractNumId w:val="0"/>
  </w:num>
  <w:num w:numId="231">
    <w:abstractNumId w:val="0"/>
  </w:num>
  <w:num w:numId="232">
    <w:abstractNumId w:val="0"/>
  </w:num>
  <w:num w:numId="233">
    <w:abstractNumId w:val="80"/>
  </w:num>
  <w:num w:numId="234">
    <w:abstractNumId w:val="46"/>
  </w:num>
  <w:num w:numId="235">
    <w:abstractNumId w:val="0"/>
  </w:num>
  <w:num w:numId="236">
    <w:abstractNumId w:val="0"/>
  </w:num>
  <w:num w:numId="237">
    <w:abstractNumId w:val="0"/>
  </w:num>
  <w:num w:numId="238">
    <w:abstractNumId w:val="0"/>
  </w:num>
  <w:num w:numId="239">
    <w:abstractNumId w:val="0"/>
  </w:num>
  <w:num w:numId="240">
    <w:abstractNumId w:val="103"/>
  </w:num>
  <w:num w:numId="241">
    <w:abstractNumId w:val="0"/>
  </w:num>
  <w:num w:numId="242">
    <w:abstractNumId w:val="233"/>
  </w:num>
  <w:num w:numId="243">
    <w:abstractNumId w:val="49"/>
  </w:num>
  <w:num w:numId="244">
    <w:abstractNumId w:val="246"/>
  </w:num>
  <w:num w:numId="245">
    <w:abstractNumId w:val="76"/>
  </w:num>
  <w:num w:numId="246">
    <w:abstractNumId w:val="44"/>
  </w:num>
  <w:num w:numId="247">
    <w:abstractNumId w:val="209"/>
  </w:num>
  <w:num w:numId="248">
    <w:abstractNumId w:val="150"/>
  </w:num>
  <w:num w:numId="249">
    <w:abstractNumId w:val="30"/>
  </w:num>
  <w:num w:numId="250">
    <w:abstractNumId w:val="158"/>
  </w:num>
  <w:num w:numId="251">
    <w:abstractNumId w:val="241"/>
  </w:num>
  <w:num w:numId="252">
    <w:abstractNumId w:val="105"/>
  </w:num>
  <w:num w:numId="253">
    <w:abstractNumId w:val="58"/>
  </w:num>
  <w:num w:numId="254">
    <w:abstractNumId w:val="34"/>
  </w:num>
  <w:num w:numId="255">
    <w:abstractNumId w:val="237"/>
  </w:num>
  <w:num w:numId="256">
    <w:abstractNumId w:val="0"/>
  </w:num>
  <w:num w:numId="257">
    <w:abstractNumId w:val="145"/>
  </w:num>
  <w:num w:numId="258">
    <w:abstractNumId w:val="9"/>
  </w:num>
  <w:num w:numId="259">
    <w:abstractNumId w:val="7"/>
  </w:num>
  <w:num w:numId="260">
    <w:abstractNumId w:val="190"/>
  </w:num>
  <w:num w:numId="261">
    <w:abstractNumId w:val="0"/>
  </w:num>
  <w:num w:numId="26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4">
    <w:abstractNumId w:val="194"/>
  </w:num>
  <w:num w:numId="265">
    <w:abstractNumId w:val="228"/>
  </w:num>
  <w:num w:numId="266">
    <w:abstractNumId w:val="0"/>
  </w:num>
  <w:num w:numId="267">
    <w:abstractNumId w:val="162"/>
  </w:num>
  <w:num w:numId="268">
    <w:abstractNumId w:val="83"/>
  </w:num>
  <w:num w:numId="269">
    <w:abstractNumId w:val="10"/>
  </w:num>
  <w:num w:numId="270">
    <w:abstractNumId w:val="153"/>
  </w:num>
  <w:num w:numId="271">
    <w:abstractNumId w:val="221"/>
  </w:num>
  <w:num w:numId="272">
    <w:abstractNumId w:val="0"/>
  </w:num>
  <w:num w:numId="273">
    <w:abstractNumId w:val="0"/>
  </w:num>
  <w:num w:numId="274">
    <w:abstractNumId w:val="0"/>
  </w:num>
  <w:num w:numId="275">
    <w:abstractNumId w:val="61"/>
  </w:num>
  <w:num w:numId="276">
    <w:abstractNumId w:val="0"/>
  </w:num>
  <w:num w:numId="277">
    <w:abstractNumId w:val="147"/>
  </w:num>
  <w:num w:numId="278">
    <w:abstractNumId w:val="224"/>
  </w:num>
  <w:num w:numId="279">
    <w:abstractNumId w:val="203"/>
  </w:num>
  <w:num w:numId="280">
    <w:abstractNumId w:val="50"/>
  </w:num>
  <w:num w:numId="281">
    <w:abstractNumId w:val="230"/>
  </w:num>
  <w:num w:numId="282">
    <w:abstractNumId w:val="0"/>
  </w:num>
  <w:num w:numId="283">
    <w:abstractNumId w:val="0"/>
  </w:num>
  <w:num w:numId="284">
    <w:abstractNumId w:val="0"/>
  </w:num>
  <w:num w:numId="285">
    <w:abstractNumId w:val="197"/>
  </w:num>
  <w:num w:numId="286">
    <w:abstractNumId w:val="116"/>
  </w:num>
  <w:num w:numId="287">
    <w:abstractNumId w:val="0"/>
  </w:num>
  <w:num w:numId="288">
    <w:abstractNumId w:val="149"/>
  </w:num>
  <w:num w:numId="289">
    <w:abstractNumId w:val="0"/>
  </w:num>
  <w:num w:numId="290">
    <w:abstractNumId w:val="212"/>
  </w:num>
  <w:num w:numId="291">
    <w:abstractNumId w:val="146"/>
  </w:num>
  <w:num w:numId="292">
    <w:abstractNumId w:val="112"/>
  </w:num>
  <w:num w:numId="293">
    <w:abstractNumId w:val="20"/>
  </w:num>
  <w:num w:numId="294">
    <w:abstractNumId w:val="138"/>
  </w:num>
  <w:num w:numId="295">
    <w:abstractNumId w:val="0"/>
  </w:num>
  <w:num w:numId="296">
    <w:abstractNumId w:val="100"/>
  </w:num>
  <w:num w:numId="297">
    <w:abstractNumId w:val="0"/>
  </w:num>
  <w:num w:numId="298">
    <w:abstractNumId w:val="163"/>
  </w:num>
  <w:num w:numId="299">
    <w:abstractNumId w:val="0"/>
  </w:num>
  <w:num w:numId="300">
    <w:abstractNumId w:val="62"/>
  </w:num>
  <w:num w:numId="301">
    <w:abstractNumId w:val="164"/>
  </w:num>
  <w:num w:numId="302">
    <w:abstractNumId w:val="0"/>
  </w:num>
  <w:num w:numId="303">
    <w:abstractNumId w:val="0"/>
  </w:num>
  <w:num w:numId="304">
    <w:abstractNumId w:val="3"/>
  </w:num>
  <w:num w:numId="305">
    <w:abstractNumId w:val="124"/>
  </w:num>
  <w:num w:numId="306">
    <w:abstractNumId w:val="132"/>
  </w:num>
  <w:num w:numId="307">
    <w:abstractNumId w:val="201"/>
  </w:num>
  <w:num w:numId="308">
    <w:abstractNumId w:val="235"/>
  </w:num>
  <w:num w:numId="309">
    <w:abstractNumId w:val="101"/>
  </w:num>
  <w:num w:numId="310">
    <w:abstractNumId w:val="96"/>
  </w:num>
  <w:num w:numId="311">
    <w:abstractNumId w:val="0"/>
  </w:num>
  <w:num w:numId="312">
    <w:abstractNumId w:val="0"/>
  </w:num>
  <w:num w:numId="313">
    <w:abstractNumId w:val="0"/>
  </w:num>
  <w:num w:numId="314">
    <w:abstractNumId w:val="0"/>
  </w:num>
  <w:num w:numId="315">
    <w:abstractNumId w:val="0"/>
  </w:num>
  <w:num w:numId="316">
    <w:abstractNumId w:val="0"/>
  </w:num>
  <w:num w:numId="317">
    <w:abstractNumId w:val="0"/>
  </w:num>
  <w:num w:numId="318">
    <w:abstractNumId w:val="108"/>
  </w:num>
  <w:num w:numId="319">
    <w:abstractNumId w:val="0"/>
  </w:num>
  <w:num w:numId="320">
    <w:abstractNumId w:val="92"/>
  </w:num>
  <w:num w:numId="321">
    <w:abstractNumId w:val="21"/>
  </w:num>
  <w:num w:numId="322">
    <w:abstractNumId w:val="238"/>
  </w:num>
  <w:num w:numId="323">
    <w:abstractNumId w:val="68"/>
  </w:num>
  <w:num w:numId="324">
    <w:abstractNumId w:val="240"/>
  </w:num>
  <w:num w:numId="325">
    <w:abstractNumId w:val="225"/>
  </w:num>
  <w:num w:numId="326">
    <w:abstractNumId w:val="118"/>
  </w:num>
  <w:num w:numId="327">
    <w:abstractNumId w:val="183"/>
  </w:num>
  <w:num w:numId="328">
    <w:abstractNumId w:val="133"/>
  </w:num>
  <w:num w:numId="329">
    <w:abstractNumId w:val="207"/>
  </w:num>
  <w:num w:numId="330">
    <w:abstractNumId w:val="218"/>
  </w:num>
  <w:num w:numId="331">
    <w:abstractNumId w:val="114"/>
  </w:num>
  <w:num w:numId="332">
    <w:abstractNumId w:val="142"/>
  </w:num>
  <w:num w:numId="333">
    <w:abstractNumId w:val="141"/>
  </w:num>
  <w:num w:numId="334">
    <w:abstractNumId w:val="23"/>
  </w:num>
  <w:num w:numId="335">
    <w:abstractNumId w:val="0"/>
  </w:num>
  <w:num w:numId="336">
    <w:abstractNumId w:val="178"/>
  </w:num>
  <w:num w:numId="337">
    <w:abstractNumId w:val="177"/>
  </w:num>
  <w:num w:numId="338">
    <w:abstractNumId w:val="0"/>
  </w:num>
  <w:num w:numId="339">
    <w:abstractNumId w:val="0"/>
  </w:num>
  <w:num w:numId="340">
    <w:abstractNumId w:val="0"/>
  </w:num>
  <w:num w:numId="341">
    <w:abstractNumId w:val="202"/>
  </w:num>
  <w:num w:numId="342">
    <w:abstractNumId w:val="13"/>
  </w:num>
  <w:num w:numId="343">
    <w:abstractNumId w:val="0"/>
  </w:num>
  <w:num w:numId="344">
    <w:abstractNumId w:val="81"/>
  </w:num>
  <w:num w:numId="345">
    <w:abstractNumId w:val="40"/>
  </w:num>
  <w:num w:numId="346">
    <w:abstractNumId w:val="0"/>
  </w:num>
  <w:num w:numId="347">
    <w:abstractNumId w:val="0"/>
  </w:num>
  <w:num w:numId="348">
    <w:abstractNumId w:val="94"/>
  </w:num>
  <w:num w:numId="349">
    <w:abstractNumId w:val="12"/>
  </w:num>
  <w:num w:numId="350">
    <w:abstractNumId w:val="208"/>
  </w:num>
  <w:num w:numId="351">
    <w:abstractNumId w:val="28"/>
  </w:num>
  <w:num w:numId="352">
    <w:abstractNumId w:val="52"/>
  </w:num>
  <w:numIdMacAtCleanup w:val="3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0B"/>
    <w:rsid w:val="0000293F"/>
    <w:rsid w:val="00002ECB"/>
    <w:rsid w:val="00003202"/>
    <w:rsid w:val="00004A00"/>
    <w:rsid w:val="00004BD8"/>
    <w:rsid w:val="00005236"/>
    <w:rsid w:val="0000523E"/>
    <w:rsid w:val="00006D41"/>
    <w:rsid w:val="00006F5A"/>
    <w:rsid w:val="00010CF6"/>
    <w:rsid w:val="00010F5E"/>
    <w:rsid w:val="00011017"/>
    <w:rsid w:val="000128D2"/>
    <w:rsid w:val="0001317A"/>
    <w:rsid w:val="0001380E"/>
    <w:rsid w:val="00013F1C"/>
    <w:rsid w:val="000142BC"/>
    <w:rsid w:val="000143B8"/>
    <w:rsid w:val="00014873"/>
    <w:rsid w:val="00014CF6"/>
    <w:rsid w:val="000157FF"/>
    <w:rsid w:val="0001774B"/>
    <w:rsid w:val="0002069F"/>
    <w:rsid w:val="000206DA"/>
    <w:rsid w:val="00020BB7"/>
    <w:rsid w:val="00020BE0"/>
    <w:rsid w:val="0002220A"/>
    <w:rsid w:val="00022BFD"/>
    <w:rsid w:val="0002382C"/>
    <w:rsid w:val="00023F7C"/>
    <w:rsid w:val="000246E9"/>
    <w:rsid w:val="00024C25"/>
    <w:rsid w:val="00024F19"/>
    <w:rsid w:val="0002578D"/>
    <w:rsid w:val="00025BBC"/>
    <w:rsid w:val="00027984"/>
    <w:rsid w:val="00027E1A"/>
    <w:rsid w:val="00031251"/>
    <w:rsid w:val="00032E71"/>
    <w:rsid w:val="00033176"/>
    <w:rsid w:val="000331CE"/>
    <w:rsid w:val="00033E53"/>
    <w:rsid w:val="00034257"/>
    <w:rsid w:val="000366E8"/>
    <w:rsid w:val="00036B3B"/>
    <w:rsid w:val="00036CFC"/>
    <w:rsid w:val="00036D1D"/>
    <w:rsid w:val="0003700A"/>
    <w:rsid w:val="000374D1"/>
    <w:rsid w:val="0003790A"/>
    <w:rsid w:val="0004023E"/>
    <w:rsid w:val="000421D5"/>
    <w:rsid w:val="00042281"/>
    <w:rsid w:val="000436E1"/>
    <w:rsid w:val="0004401F"/>
    <w:rsid w:val="0004436E"/>
    <w:rsid w:val="00044F52"/>
    <w:rsid w:val="00044F8B"/>
    <w:rsid w:val="000451A1"/>
    <w:rsid w:val="00045866"/>
    <w:rsid w:val="00045C45"/>
    <w:rsid w:val="000469EE"/>
    <w:rsid w:val="00046D7C"/>
    <w:rsid w:val="00046FC3"/>
    <w:rsid w:val="000472A6"/>
    <w:rsid w:val="0005100E"/>
    <w:rsid w:val="0005141C"/>
    <w:rsid w:val="000532C8"/>
    <w:rsid w:val="00053547"/>
    <w:rsid w:val="00056080"/>
    <w:rsid w:val="00057AD0"/>
    <w:rsid w:val="00057F6E"/>
    <w:rsid w:val="00060F5D"/>
    <w:rsid w:val="000616A5"/>
    <w:rsid w:val="00061A73"/>
    <w:rsid w:val="0006236A"/>
    <w:rsid w:val="00062CFC"/>
    <w:rsid w:val="00062EBA"/>
    <w:rsid w:val="00063320"/>
    <w:rsid w:val="00063886"/>
    <w:rsid w:val="000639F1"/>
    <w:rsid w:val="00065332"/>
    <w:rsid w:val="00066452"/>
    <w:rsid w:val="00066640"/>
    <w:rsid w:val="0006684C"/>
    <w:rsid w:val="00066E14"/>
    <w:rsid w:val="00066F01"/>
    <w:rsid w:val="00066F18"/>
    <w:rsid w:val="000674C4"/>
    <w:rsid w:val="0007045C"/>
    <w:rsid w:val="000710BB"/>
    <w:rsid w:val="00072F85"/>
    <w:rsid w:val="00073288"/>
    <w:rsid w:val="000732B1"/>
    <w:rsid w:val="00073307"/>
    <w:rsid w:val="000734CB"/>
    <w:rsid w:val="0007404F"/>
    <w:rsid w:val="000752B0"/>
    <w:rsid w:val="00075C9B"/>
    <w:rsid w:val="00075D73"/>
    <w:rsid w:val="000769D3"/>
    <w:rsid w:val="00076EC1"/>
    <w:rsid w:val="00077022"/>
    <w:rsid w:val="00077B52"/>
    <w:rsid w:val="00080EA0"/>
    <w:rsid w:val="000812F2"/>
    <w:rsid w:val="0008141A"/>
    <w:rsid w:val="00081ACB"/>
    <w:rsid w:val="0008250C"/>
    <w:rsid w:val="000826B5"/>
    <w:rsid w:val="00082C2B"/>
    <w:rsid w:val="00082C61"/>
    <w:rsid w:val="00082CD0"/>
    <w:rsid w:val="000841EF"/>
    <w:rsid w:val="00085062"/>
    <w:rsid w:val="000853E7"/>
    <w:rsid w:val="00085853"/>
    <w:rsid w:val="00085F0A"/>
    <w:rsid w:val="00086567"/>
    <w:rsid w:val="000907F7"/>
    <w:rsid w:val="00090BA1"/>
    <w:rsid w:val="00090D11"/>
    <w:rsid w:val="00090F92"/>
    <w:rsid w:val="00091DC3"/>
    <w:rsid w:val="00092965"/>
    <w:rsid w:val="00092C05"/>
    <w:rsid w:val="00092D94"/>
    <w:rsid w:val="000930B4"/>
    <w:rsid w:val="000938AC"/>
    <w:rsid w:val="00093FBB"/>
    <w:rsid w:val="000947A0"/>
    <w:rsid w:val="00094A8A"/>
    <w:rsid w:val="00095190"/>
    <w:rsid w:val="00095294"/>
    <w:rsid w:val="00096029"/>
    <w:rsid w:val="00096450"/>
    <w:rsid w:val="000969D7"/>
    <w:rsid w:val="00097455"/>
    <w:rsid w:val="00097A5F"/>
    <w:rsid w:val="000A0187"/>
    <w:rsid w:val="000A168B"/>
    <w:rsid w:val="000A313F"/>
    <w:rsid w:val="000A369F"/>
    <w:rsid w:val="000A3B8D"/>
    <w:rsid w:val="000A4B0D"/>
    <w:rsid w:val="000A4D23"/>
    <w:rsid w:val="000A4D6D"/>
    <w:rsid w:val="000A5D1A"/>
    <w:rsid w:val="000A5E21"/>
    <w:rsid w:val="000A6854"/>
    <w:rsid w:val="000A6E7E"/>
    <w:rsid w:val="000B0C12"/>
    <w:rsid w:val="000B0FFF"/>
    <w:rsid w:val="000B2142"/>
    <w:rsid w:val="000B3121"/>
    <w:rsid w:val="000B31E7"/>
    <w:rsid w:val="000B4386"/>
    <w:rsid w:val="000B4FE6"/>
    <w:rsid w:val="000B5069"/>
    <w:rsid w:val="000B5549"/>
    <w:rsid w:val="000B5FF9"/>
    <w:rsid w:val="000B6637"/>
    <w:rsid w:val="000B67B4"/>
    <w:rsid w:val="000B68D9"/>
    <w:rsid w:val="000B6B11"/>
    <w:rsid w:val="000B7FEA"/>
    <w:rsid w:val="000C055F"/>
    <w:rsid w:val="000C0D96"/>
    <w:rsid w:val="000C10A5"/>
    <w:rsid w:val="000C138C"/>
    <w:rsid w:val="000C13BB"/>
    <w:rsid w:val="000C1776"/>
    <w:rsid w:val="000C1DE0"/>
    <w:rsid w:val="000C2619"/>
    <w:rsid w:val="000C34E8"/>
    <w:rsid w:val="000C5671"/>
    <w:rsid w:val="000C5CE4"/>
    <w:rsid w:val="000C6259"/>
    <w:rsid w:val="000C6521"/>
    <w:rsid w:val="000C672E"/>
    <w:rsid w:val="000C6CBA"/>
    <w:rsid w:val="000C6E9F"/>
    <w:rsid w:val="000C7B65"/>
    <w:rsid w:val="000D1B52"/>
    <w:rsid w:val="000D1C15"/>
    <w:rsid w:val="000D1DE4"/>
    <w:rsid w:val="000D236E"/>
    <w:rsid w:val="000D2770"/>
    <w:rsid w:val="000D2B8D"/>
    <w:rsid w:val="000D357B"/>
    <w:rsid w:val="000D3C61"/>
    <w:rsid w:val="000D4119"/>
    <w:rsid w:val="000D4645"/>
    <w:rsid w:val="000D5231"/>
    <w:rsid w:val="000D57CE"/>
    <w:rsid w:val="000D6188"/>
    <w:rsid w:val="000D621C"/>
    <w:rsid w:val="000D74A6"/>
    <w:rsid w:val="000D7704"/>
    <w:rsid w:val="000E03D6"/>
    <w:rsid w:val="000E0CD4"/>
    <w:rsid w:val="000E1318"/>
    <w:rsid w:val="000E1B57"/>
    <w:rsid w:val="000E3289"/>
    <w:rsid w:val="000E32FE"/>
    <w:rsid w:val="000E3AD8"/>
    <w:rsid w:val="000E41E1"/>
    <w:rsid w:val="000E42C6"/>
    <w:rsid w:val="000E4F66"/>
    <w:rsid w:val="000E50CE"/>
    <w:rsid w:val="000E5136"/>
    <w:rsid w:val="000E52C5"/>
    <w:rsid w:val="000E587F"/>
    <w:rsid w:val="000E62DB"/>
    <w:rsid w:val="000E666E"/>
    <w:rsid w:val="000E695F"/>
    <w:rsid w:val="000E6B2C"/>
    <w:rsid w:val="000E6D81"/>
    <w:rsid w:val="000E76D8"/>
    <w:rsid w:val="000E7994"/>
    <w:rsid w:val="000E7BF8"/>
    <w:rsid w:val="000F015A"/>
    <w:rsid w:val="000F0338"/>
    <w:rsid w:val="000F03EF"/>
    <w:rsid w:val="000F2AED"/>
    <w:rsid w:val="000F2F46"/>
    <w:rsid w:val="000F37F9"/>
    <w:rsid w:val="000F43FD"/>
    <w:rsid w:val="000F62FA"/>
    <w:rsid w:val="000F67EA"/>
    <w:rsid w:val="000F6AD2"/>
    <w:rsid w:val="000F6B93"/>
    <w:rsid w:val="000F7742"/>
    <w:rsid w:val="001000D9"/>
    <w:rsid w:val="00100200"/>
    <w:rsid w:val="00100217"/>
    <w:rsid w:val="001004B1"/>
    <w:rsid w:val="001004ED"/>
    <w:rsid w:val="00101928"/>
    <w:rsid w:val="0010250B"/>
    <w:rsid w:val="0010253A"/>
    <w:rsid w:val="00102D2C"/>
    <w:rsid w:val="001045E5"/>
    <w:rsid w:val="0010666E"/>
    <w:rsid w:val="00106EC2"/>
    <w:rsid w:val="00107065"/>
    <w:rsid w:val="00111706"/>
    <w:rsid w:val="00111EA9"/>
    <w:rsid w:val="00113463"/>
    <w:rsid w:val="00113C69"/>
    <w:rsid w:val="00114D20"/>
    <w:rsid w:val="00114E97"/>
    <w:rsid w:val="0011522A"/>
    <w:rsid w:val="001160D7"/>
    <w:rsid w:val="00116580"/>
    <w:rsid w:val="00116A88"/>
    <w:rsid w:val="00116E66"/>
    <w:rsid w:val="00116F7D"/>
    <w:rsid w:val="001173AE"/>
    <w:rsid w:val="001202EF"/>
    <w:rsid w:val="00120FDC"/>
    <w:rsid w:val="0012198C"/>
    <w:rsid w:val="001225B7"/>
    <w:rsid w:val="00123BAA"/>
    <w:rsid w:val="00123E8F"/>
    <w:rsid w:val="00124033"/>
    <w:rsid w:val="00124B39"/>
    <w:rsid w:val="00125988"/>
    <w:rsid w:val="00125E31"/>
    <w:rsid w:val="001260C0"/>
    <w:rsid w:val="001262EE"/>
    <w:rsid w:val="00126C60"/>
    <w:rsid w:val="00126DEE"/>
    <w:rsid w:val="00127594"/>
    <w:rsid w:val="00130043"/>
    <w:rsid w:val="00130227"/>
    <w:rsid w:val="0013044F"/>
    <w:rsid w:val="00131661"/>
    <w:rsid w:val="00133479"/>
    <w:rsid w:val="001346CF"/>
    <w:rsid w:val="001351A1"/>
    <w:rsid w:val="00135768"/>
    <w:rsid w:val="00135FC0"/>
    <w:rsid w:val="001363AE"/>
    <w:rsid w:val="001367B5"/>
    <w:rsid w:val="00137053"/>
    <w:rsid w:val="00137272"/>
    <w:rsid w:val="00137A50"/>
    <w:rsid w:val="00137EAE"/>
    <w:rsid w:val="001401FE"/>
    <w:rsid w:val="00141DEF"/>
    <w:rsid w:val="00141E42"/>
    <w:rsid w:val="00141F5A"/>
    <w:rsid w:val="0014203B"/>
    <w:rsid w:val="00142ECF"/>
    <w:rsid w:val="00143962"/>
    <w:rsid w:val="00144FB8"/>
    <w:rsid w:val="001455D0"/>
    <w:rsid w:val="00145622"/>
    <w:rsid w:val="00146354"/>
    <w:rsid w:val="00146D28"/>
    <w:rsid w:val="0014720E"/>
    <w:rsid w:val="001477DA"/>
    <w:rsid w:val="00147CBF"/>
    <w:rsid w:val="0015022D"/>
    <w:rsid w:val="00150877"/>
    <w:rsid w:val="00150FF9"/>
    <w:rsid w:val="001518A0"/>
    <w:rsid w:val="00151A0E"/>
    <w:rsid w:val="00151B53"/>
    <w:rsid w:val="00151DD3"/>
    <w:rsid w:val="00152409"/>
    <w:rsid w:val="001524ED"/>
    <w:rsid w:val="001527AF"/>
    <w:rsid w:val="001528C0"/>
    <w:rsid w:val="00152DD0"/>
    <w:rsid w:val="00153916"/>
    <w:rsid w:val="001549BE"/>
    <w:rsid w:val="00155017"/>
    <w:rsid w:val="00155088"/>
    <w:rsid w:val="00155436"/>
    <w:rsid w:val="001554BF"/>
    <w:rsid w:val="001573FF"/>
    <w:rsid w:val="001574E0"/>
    <w:rsid w:val="001619CC"/>
    <w:rsid w:val="001621A2"/>
    <w:rsid w:val="00162D22"/>
    <w:rsid w:val="00162D9A"/>
    <w:rsid w:val="00162F3E"/>
    <w:rsid w:val="00163B7B"/>
    <w:rsid w:val="00163E2B"/>
    <w:rsid w:val="00164727"/>
    <w:rsid w:val="00165427"/>
    <w:rsid w:val="00170518"/>
    <w:rsid w:val="00170618"/>
    <w:rsid w:val="00170801"/>
    <w:rsid w:val="00170D7B"/>
    <w:rsid w:val="00171DFC"/>
    <w:rsid w:val="00171F10"/>
    <w:rsid w:val="00174178"/>
    <w:rsid w:val="00174FB8"/>
    <w:rsid w:val="001753F9"/>
    <w:rsid w:val="0017567F"/>
    <w:rsid w:val="00175DD8"/>
    <w:rsid w:val="00176B04"/>
    <w:rsid w:val="00177420"/>
    <w:rsid w:val="00177B13"/>
    <w:rsid w:val="001808C1"/>
    <w:rsid w:val="00180E1A"/>
    <w:rsid w:val="001810B2"/>
    <w:rsid w:val="00181776"/>
    <w:rsid w:val="0018185F"/>
    <w:rsid w:val="001819CC"/>
    <w:rsid w:val="00181DD8"/>
    <w:rsid w:val="00182B4C"/>
    <w:rsid w:val="00183AF6"/>
    <w:rsid w:val="00184D80"/>
    <w:rsid w:val="001856D2"/>
    <w:rsid w:val="00186098"/>
    <w:rsid w:val="00186803"/>
    <w:rsid w:val="00186BE3"/>
    <w:rsid w:val="00186DAA"/>
    <w:rsid w:val="00190730"/>
    <w:rsid w:val="00191709"/>
    <w:rsid w:val="00191C99"/>
    <w:rsid w:val="00191DB2"/>
    <w:rsid w:val="0019200A"/>
    <w:rsid w:val="001926DF"/>
    <w:rsid w:val="00192769"/>
    <w:rsid w:val="00193DCA"/>
    <w:rsid w:val="001954C0"/>
    <w:rsid w:val="0019592B"/>
    <w:rsid w:val="001960A0"/>
    <w:rsid w:val="00196406"/>
    <w:rsid w:val="001A0E78"/>
    <w:rsid w:val="001A1082"/>
    <w:rsid w:val="001A1CC4"/>
    <w:rsid w:val="001A2A5E"/>
    <w:rsid w:val="001A358E"/>
    <w:rsid w:val="001A3981"/>
    <w:rsid w:val="001A422E"/>
    <w:rsid w:val="001A4253"/>
    <w:rsid w:val="001A5094"/>
    <w:rsid w:val="001A639B"/>
    <w:rsid w:val="001A6705"/>
    <w:rsid w:val="001A6A86"/>
    <w:rsid w:val="001A7508"/>
    <w:rsid w:val="001A7F30"/>
    <w:rsid w:val="001B0542"/>
    <w:rsid w:val="001B15EC"/>
    <w:rsid w:val="001B350A"/>
    <w:rsid w:val="001B4A01"/>
    <w:rsid w:val="001B4D6A"/>
    <w:rsid w:val="001B511B"/>
    <w:rsid w:val="001B6068"/>
    <w:rsid w:val="001B7328"/>
    <w:rsid w:val="001B76DC"/>
    <w:rsid w:val="001C0CA9"/>
    <w:rsid w:val="001C0EF7"/>
    <w:rsid w:val="001C22E0"/>
    <w:rsid w:val="001C252E"/>
    <w:rsid w:val="001C25B7"/>
    <w:rsid w:val="001C27E3"/>
    <w:rsid w:val="001C331F"/>
    <w:rsid w:val="001C3EA6"/>
    <w:rsid w:val="001C626A"/>
    <w:rsid w:val="001C6B6C"/>
    <w:rsid w:val="001C6D8B"/>
    <w:rsid w:val="001C7503"/>
    <w:rsid w:val="001C75A2"/>
    <w:rsid w:val="001C7E3E"/>
    <w:rsid w:val="001D0679"/>
    <w:rsid w:val="001D12CD"/>
    <w:rsid w:val="001D17E8"/>
    <w:rsid w:val="001D1A45"/>
    <w:rsid w:val="001D1E8C"/>
    <w:rsid w:val="001D2074"/>
    <w:rsid w:val="001D20CF"/>
    <w:rsid w:val="001D30D0"/>
    <w:rsid w:val="001D3317"/>
    <w:rsid w:val="001D3EFF"/>
    <w:rsid w:val="001D4D1F"/>
    <w:rsid w:val="001D6AAA"/>
    <w:rsid w:val="001D6AF5"/>
    <w:rsid w:val="001D79DF"/>
    <w:rsid w:val="001D7B2F"/>
    <w:rsid w:val="001E080D"/>
    <w:rsid w:val="001E0964"/>
    <w:rsid w:val="001E0D0A"/>
    <w:rsid w:val="001E0EBE"/>
    <w:rsid w:val="001E0F9F"/>
    <w:rsid w:val="001E220C"/>
    <w:rsid w:val="001E2552"/>
    <w:rsid w:val="001E2DFF"/>
    <w:rsid w:val="001E3560"/>
    <w:rsid w:val="001E474D"/>
    <w:rsid w:val="001E4D8B"/>
    <w:rsid w:val="001E5058"/>
    <w:rsid w:val="001E55A9"/>
    <w:rsid w:val="001E59AE"/>
    <w:rsid w:val="001E682B"/>
    <w:rsid w:val="001E6DEB"/>
    <w:rsid w:val="001E7094"/>
    <w:rsid w:val="001E78D4"/>
    <w:rsid w:val="001E79B0"/>
    <w:rsid w:val="001F0FB3"/>
    <w:rsid w:val="001F1A2A"/>
    <w:rsid w:val="001F1EA7"/>
    <w:rsid w:val="001F249F"/>
    <w:rsid w:val="001F267C"/>
    <w:rsid w:val="001F318F"/>
    <w:rsid w:val="001F519D"/>
    <w:rsid w:val="001F6648"/>
    <w:rsid w:val="001F6784"/>
    <w:rsid w:val="001F6ED8"/>
    <w:rsid w:val="001F6F59"/>
    <w:rsid w:val="001F7079"/>
    <w:rsid w:val="00200B1D"/>
    <w:rsid w:val="00200DD1"/>
    <w:rsid w:val="002012FC"/>
    <w:rsid w:val="00201785"/>
    <w:rsid w:val="00202C83"/>
    <w:rsid w:val="00202E0B"/>
    <w:rsid w:val="00203D78"/>
    <w:rsid w:val="0020485A"/>
    <w:rsid w:val="00205AF0"/>
    <w:rsid w:val="00206800"/>
    <w:rsid w:val="00206DD4"/>
    <w:rsid w:val="00207F88"/>
    <w:rsid w:val="0021081C"/>
    <w:rsid w:val="00210961"/>
    <w:rsid w:val="00211D21"/>
    <w:rsid w:val="0021249C"/>
    <w:rsid w:val="00212811"/>
    <w:rsid w:val="00213044"/>
    <w:rsid w:val="002134E1"/>
    <w:rsid w:val="00213851"/>
    <w:rsid w:val="00213CB7"/>
    <w:rsid w:val="00214066"/>
    <w:rsid w:val="00215184"/>
    <w:rsid w:val="0021558A"/>
    <w:rsid w:val="00215E8F"/>
    <w:rsid w:val="00216110"/>
    <w:rsid w:val="00217508"/>
    <w:rsid w:val="00217F54"/>
    <w:rsid w:val="00220BE8"/>
    <w:rsid w:val="00220DB6"/>
    <w:rsid w:val="0022212A"/>
    <w:rsid w:val="00222521"/>
    <w:rsid w:val="0022286C"/>
    <w:rsid w:val="0022287A"/>
    <w:rsid w:val="0022368F"/>
    <w:rsid w:val="002239B8"/>
    <w:rsid w:val="00224EA9"/>
    <w:rsid w:val="0022539A"/>
    <w:rsid w:val="00225D99"/>
    <w:rsid w:val="002264D6"/>
    <w:rsid w:val="002267CF"/>
    <w:rsid w:val="00227B01"/>
    <w:rsid w:val="00227C8C"/>
    <w:rsid w:val="00230485"/>
    <w:rsid w:val="0023262C"/>
    <w:rsid w:val="0023268F"/>
    <w:rsid w:val="00234778"/>
    <w:rsid w:val="00234ED0"/>
    <w:rsid w:val="00235942"/>
    <w:rsid w:val="0023742F"/>
    <w:rsid w:val="0023749C"/>
    <w:rsid w:val="00240F58"/>
    <w:rsid w:val="00241DAB"/>
    <w:rsid w:val="0024207B"/>
    <w:rsid w:val="00242524"/>
    <w:rsid w:val="00242CA1"/>
    <w:rsid w:val="00242E1A"/>
    <w:rsid w:val="00243C89"/>
    <w:rsid w:val="00244888"/>
    <w:rsid w:val="00245E95"/>
    <w:rsid w:val="00246396"/>
    <w:rsid w:val="002467FF"/>
    <w:rsid w:val="00246BB9"/>
    <w:rsid w:val="002473B3"/>
    <w:rsid w:val="00247AE6"/>
    <w:rsid w:val="00247CD1"/>
    <w:rsid w:val="00250ECF"/>
    <w:rsid w:val="00251108"/>
    <w:rsid w:val="00251F81"/>
    <w:rsid w:val="0025210C"/>
    <w:rsid w:val="00252F1A"/>
    <w:rsid w:val="00253117"/>
    <w:rsid w:val="00253B75"/>
    <w:rsid w:val="0025410A"/>
    <w:rsid w:val="0025419F"/>
    <w:rsid w:val="00254A17"/>
    <w:rsid w:val="00254D75"/>
    <w:rsid w:val="00255431"/>
    <w:rsid w:val="00255C27"/>
    <w:rsid w:val="00255D47"/>
    <w:rsid w:val="00256200"/>
    <w:rsid w:val="0025641A"/>
    <w:rsid w:val="0025734F"/>
    <w:rsid w:val="0026122C"/>
    <w:rsid w:val="0026131E"/>
    <w:rsid w:val="00261585"/>
    <w:rsid w:val="002615E3"/>
    <w:rsid w:val="00261EB4"/>
    <w:rsid w:val="00262187"/>
    <w:rsid w:val="0026246E"/>
    <w:rsid w:val="00262D88"/>
    <w:rsid w:val="00263788"/>
    <w:rsid w:val="00263BBC"/>
    <w:rsid w:val="00264654"/>
    <w:rsid w:val="002652A5"/>
    <w:rsid w:val="00265551"/>
    <w:rsid w:val="002666BF"/>
    <w:rsid w:val="0026694F"/>
    <w:rsid w:val="00266B76"/>
    <w:rsid w:val="00266CE0"/>
    <w:rsid w:val="00267260"/>
    <w:rsid w:val="0026781D"/>
    <w:rsid w:val="002678A6"/>
    <w:rsid w:val="00267BB7"/>
    <w:rsid w:val="00270700"/>
    <w:rsid w:val="00270C86"/>
    <w:rsid w:val="002735A1"/>
    <w:rsid w:val="00273633"/>
    <w:rsid w:val="00273B48"/>
    <w:rsid w:val="002749C6"/>
    <w:rsid w:val="00274BD0"/>
    <w:rsid w:val="002757BE"/>
    <w:rsid w:val="002759F9"/>
    <w:rsid w:val="00276D8D"/>
    <w:rsid w:val="00280257"/>
    <w:rsid w:val="002806F1"/>
    <w:rsid w:val="00280A6F"/>
    <w:rsid w:val="002812E3"/>
    <w:rsid w:val="002818F5"/>
    <w:rsid w:val="00282A58"/>
    <w:rsid w:val="00282D58"/>
    <w:rsid w:val="002835CF"/>
    <w:rsid w:val="00283E53"/>
    <w:rsid w:val="002840B7"/>
    <w:rsid w:val="0028656C"/>
    <w:rsid w:val="00286AA1"/>
    <w:rsid w:val="0028723D"/>
    <w:rsid w:val="002877F1"/>
    <w:rsid w:val="00287C9C"/>
    <w:rsid w:val="00287F12"/>
    <w:rsid w:val="00290B4F"/>
    <w:rsid w:val="00290D4A"/>
    <w:rsid w:val="002910DD"/>
    <w:rsid w:val="00292E16"/>
    <w:rsid w:val="00293958"/>
    <w:rsid w:val="00293CAE"/>
    <w:rsid w:val="00293EE4"/>
    <w:rsid w:val="002941A3"/>
    <w:rsid w:val="002951D3"/>
    <w:rsid w:val="002954CF"/>
    <w:rsid w:val="00295910"/>
    <w:rsid w:val="00295A3E"/>
    <w:rsid w:val="00295ABE"/>
    <w:rsid w:val="00295DAE"/>
    <w:rsid w:val="002960BA"/>
    <w:rsid w:val="00296A9B"/>
    <w:rsid w:val="00296C83"/>
    <w:rsid w:val="002979D5"/>
    <w:rsid w:val="002A000D"/>
    <w:rsid w:val="002A05AB"/>
    <w:rsid w:val="002A0627"/>
    <w:rsid w:val="002A2F5F"/>
    <w:rsid w:val="002A36DE"/>
    <w:rsid w:val="002A4528"/>
    <w:rsid w:val="002A468B"/>
    <w:rsid w:val="002A7457"/>
    <w:rsid w:val="002A7574"/>
    <w:rsid w:val="002A7CF5"/>
    <w:rsid w:val="002B01DA"/>
    <w:rsid w:val="002B0332"/>
    <w:rsid w:val="002B0350"/>
    <w:rsid w:val="002B0374"/>
    <w:rsid w:val="002B116F"/>
    <w:rsid w:val="002B15C4"/>
    <w:rsid w:val="002B2A0A"/>
    <w:rsid w:val="002B2B6B"/>
    <w:rsid w:val="002B3B5A"/>
    <w:rsid w:val="002B3BE0"/>
    <w:rsid w:val="002B54F2"/>
    <w:rsid w:val="002B5DEC"/>
    <w:rsid w:val="002B671F"/>
    <w:rsid w:val="002B6E19"/>
    <w:rsid w:val="002B705A"/>
    <w:rsid w:val="002B7171"/>
    <w:rsid w:val="002B7353"/>
    <w:rsid w:val="002B79BA"/>
    <w:rsid w:val="002C0D1E"/>
    <w:rsid w:val="002C1213"/>
    <w:rsid w:val="002C203E"/>
    <w:rsid w:val="002C21B4"/>
    <w:rsid w:val="002C2228"/>
    <w:rsid w:val="002C2807"/>
    <w:rsid w:val="002C3C07"/>
    <w:rsid w:val="002C4618"/>
    <w:rsid w:val="002C4AAB"/>
    <w:rsid w:val="002C54D8"/>
    <w:rsid w:val="002C59FF"/>
    <w:rsid w:val="002C5A33"/>
    <w:rsid w:val="002C5E17"/>
    <w:rsid w:val="002C5F1D"/>
    <w:rsid w:val="002C6E5F"/>
    <w:rsid w:val="002C763C"/>
    <w:rsid w:val="002C7690"/>
    <w:rsid w:val="002C7F7A"/>
    <w:rsid w:val="002D02E6"/>
    <w:rsid w:val="002D094B"/>
    <w:rsid w:val="002D118F"/>
    <w:rsid w:val="002D1954"/>
    <w:rsid w:val="002D1B13"/>
    <w:rsid w:val="002D1DFB"/>
    <w:rsid w:val="002D2352"/>
    <w:rsid w:val="002D236C"/>
    <w:rsid w:val="002D3650"/>
    <w:rsid w:val="002D4050"/>
    <w:rsid w:val="002D4E0E"/>
    <w:rsid w:val="002D5041"/>
    <w:rsid w:val="002D5770"/>
    <w:rsid w:val="002D5B06"/>
    <w:rsid w:val="002D5F4D"/>
    <w:rsid w:val="002D6000"/>
    <w:rsid w:val="002D612F"/>
    <w:rsid w:val="002D6CD3"/>
    <w:rsid w:val="002D7524"/>
    <w:rsid w:val="002D7F46"/>
    <w:rsid w:val="002E0BDD"/>
    <w:rsid w:val="002E1611"/>
    <w:rsid w:val="002E269E"/>
    <w:rsid w:val="002E3039"/>
    <w:rsid w:val="002E3A3C"/>
    <w:rsid w:val="002E3E2A"/>
    <w:rsid w:val="002E551C"/>
    <w:rsid w:val="002E607B"/>
    <w:rsid w:val="002E659A"/>
    <w:rsid w:val="002E69D2"/>
    <w:rsid w:val="002E6D5A"/>
    <w:rsid w:val="002E72FD"/>
    <w:rsid w:val="002E736D"/>
    <w:rsid w:val="002E75BB"/>
    <w:rsid w:val="002E7AED"/>
    <w:rsid w:val="002F0118"/>
    <w:rsid w:val="002F056E"/>
    <w:rsid w:val="002F0C54"/>
    <w:rsid w:val="002F0D3F"/>
    <w:rsid w:val="002F155D"/>
    <w:rsid w:val="002F1D32"/>
    <w:rsid w:val="002F1DB1"/>
    <w:rsid w:val="002F31A8"/>
    <w:rsid w:val="002F349F"/>
    <w:rsid w:val="002F3619"/>
    <w:rsid w:val="002F395A"/>
    <w:rsid w:val="002F3A32"/>
    <w:rsid w:val="002F426F"/>
    <w:rsid w:val="002F43BA"/>
    <w:rsid w:val="002F4C08"/>
    <w:rsid w:val="002F51DF"/>
    <w:rsid w:val="002F74E3"/>
    <w:rsid w:val="002F7C83"/>
    <w:rsid w:val="003003A6"/>
    <w:rsid w:val="003019F3"/>
    <w:rsid w:val="00301AC2"/>
    <w:rsid w:val="00301B6D"/>
    <w:rsid w:val="00301D45"/>
    <w:rsid w:val="0030362D"/>
    <w:rsid w:val="00303E60"/>
    <w:rsid w:val="00304A5D"/>
    <w:rsid w:val="00304CA1"/>
    <w:rsid w:val="00305270"/>
    <w:rsid w:val="003053A9"/>
    <w:rsid w:val="00306458"/>
    <w:rsid w:val="0031028C"/>
    <w:rsid w:val="00310513"/>
    <w:rsid w:val="00312B2B"/>
    <w:rsid w:val="00313FB8"/>
    <w:rsid w:val="0031413A"/>
    <w:rsid w:val="0031509F"/>
    <w:rsid w:val="0031521B"/>
    <w:rsid w:val="003154B8"/>
    <w:rsid w:val="00315BF8"/>
    <w:rsid w:val="003162BD"/>
    <w:rsid w:val="00317285"/>
    <w:rsid w:val="0031738A"/>
    <w:rsid w:val="00317DB4"/>
    <w:rsid w:val="00320503"/>
    <w:rsid w:val="00321373"/>
    <w:rsid w:val="003225DD"/>
    <w:rsid w:val="00322B56"/>
    <w:rsid w:val="00322EF4"/>
    <w:rsid w:val="0032382B"/>
    <w:rsid w:val="003240BC"/>
    <w:rsid w:val="003245DA"/>
    <w:rsid w:val="0032516A"/>
    <w:rsid w:val="00325836"/>
    <w:rsid w:val="00326551"/>
    <w:rsid w:val="00326F20"/>
    <w:rsid w:val="003270D4"/>
    <w:rsid w:val="00327CB3"/>
    <w:rsid w:val="0033030E"/>
    <w:rsid w:val="00330327"/>
    <w:rsid w:val="00330CA5"/>
    <w:rsid w:val="003318CB"/>
    <w:rsid w:val="00331C60"/>
    <w:rsid w:val="00332433"/>
    <w:rsid w:val="00333147"/>
    <w:rsid w:val="00333B8A"/>
    <w:rsid w:val="00334BF0"/>
    <w:rsid w:val="00334F40"/>
    <w:rsid w:val="003354B9"/>
    <w:rsid w:val="003357D2"/>
    <w:rsid w:val="003358E4"/>
    <w:rsid w:val="00335A7B"/>
    <w:rsid w:val="00335F34"/>
    <w:rsid w:val="003379FF"/>
    <w:rsid w:val="00337BB0"/>
    <w:rsid w:val="00340089"/>
    <w:rsid w:val="00340E8B"/>
    <w:rsid w:val="003414F3"/>
    <w:rsid w:val="003418EC"/>
    <w:rsid w:val="00341FA9"/>
    <w:rsid w:val="0034298D"/>
    <w:rsid w:val="00343CC2"/>
    <w:rsid w:val="00343E60"/>
    <w:rsid w:val="00345616"/>
    <w:rsid w:val="00346073"/>
    <w:rsid w:val="00346A44"/>
    <w:rsid w:val="00350747"/>
    <w:rsid w:val="00350796"/>
    <w:rsid w:val="00350CAC"/>
    <w:rsid w:val="00350FFA"/>
    <w:rsid w:val="00351967"/>
    <w:rsid w:val="0035229D"/>
    <w:rsid w:val="00352D0F"/>
    <w:rsid w:val="003533F2"/>
    <w:rsid w:val="00353952"/>
    <w:rsid w:val="00354A01"/>
    <w:rsid w:val="00354AD1"/>
    <w:rsid w:val="00355A0B"/>
    <w:rsid w:val="003565F1"/>
    <w:rsid w:val="00357358"/>
    <w:rsid w:val="0035773D"/>
    <w:rsid w:val="00357DE7"/>
    <w:rsid w:val="00360A29"/>
    <w:rsid w:val="00362DEB"/>
    <w:rsid w:val="00362EFB"/>
    <w:rsid w:val="003633AB"/>
    <w:rsid w:val="00363EE1"/>
    <w:rsid w:val="003644A2"/>
    <w:rsid w:val="003648B7"/>
    <w:rsid w:val="00364D4F"/>
    <w:rsid w:val="003664F3"/>
    <w:rsid w:val="00367509"/>
    <w:rsid w:val="003676EE"/>
    <w:rsid w:val="0037126C"/>
    <w:rsid w:val="003719F2"/>
    <w:rsid w:val="00372A5F"/>
    <w:rsid w:val="003736E4"/>
    <w:rsid w:val="003750BE"/>
    <w:rsid w:val="003754F1"/>
    <w:rsid w:val="00375F1D"/>
    <w:rsid w:val="003772C4"/>
    <w:rsid w:val="003815E9"/>
    <w:rsid w:val="00382EBB"/>
    <w:rsid w:val="00383E43"/>
    <w:rsid w:val="00384A9B"/>
    <w:rsid w:val="00385178"/>
    <w:rsid w:val="00385F21"/>
    <w:rsid w:val="00386015"/>
    <w:rsid w:val="00386A73"/>
    <w:rsid w:val="00386CE3"/>
    <w:rsid w:val="00387276"/>
    <w:rsid w:val="00387790"/>
    <w:rsid w:val="00390089"/>
    <w:rsid w:val="003906F9"/>
    <w:rsid w:val="00390A0E"/>
    <w:rsid w:val="003916FD"/>
    <w:rsid w:val="0039227B"/>
    <w:rsid w:val="003924C5"/>
    <w:rsid w:val="003930AC"/>
    <w:rsid w:val="00394FCA"/>
    <w:rsid w:val="003955BC"/>
    <w:rsid w:val="00397494"/>
    <w:rsid w:val="003A0945"/>
    <w:rsid w:val="003A1706"/>
    <w:rsid w:val="003A17D9"/>
    <w:rsid w:val="003A1C18"/>
    <w:rsid w:val="003A4A4C"/>
    <w:rsid w:val="003A4BF4"/>
    <w:rsid w:val="003A4C7E"/>
    <w:rsid w:val="003A5E14"/>
    <w:rsid w:val="003A5F92"/>
    <w:rsid w:val="003A6253"/>
    <w:rsid w:val="003A6A6B"/>
    <w:rsid w:val="003A6C5C"/>
    <w:rsid w:val="003A6DFC"/>
    <w:rsid w:val="003A7907"/>
    <w:rsid w:val="003A7AE9"/>
    <w:rsid w:val="003B026A"/>
    <w:rsid w:val="003B06EF"/>
    <w:rsid w:val="003B0AB5"/>
    <w:rsid w:val="003B0F0B"/>
    <w:rsid w:val="003B12E1"/>
    <w:rsid w:val="003B1469"/>
    <w:rsid w:val="003B185E"/>
    <w:rsid w:val="003B1BA8"/>
    <w:rsid w:val="003B1CBF"/>
    <w:rsid w:val="003B293B"/>
    <w:rsid w:val="003B3D2D"/>
    <w:rsid w:val="003B42FE"/>
    <w:rsid w:val="003B5BC0"/>
    <w:rsid w:val="003B609F"/>
    <w:rsid w:val="003B6135"/>
    <w:rsid w:val="003B6832"/>
    <w:rsid w:val="003B6B27"/>
    <w:rsid w:val="003B6C5D"/>
    <w:rsid w:val="003B7869"/>
    <w:rsid w:val="003B7ABC"/>
    <w:rsid w:val="003B7B80"/>
    <w:rsid w:val="003C0829"/>
    <w:rsid w:val="003C0F97"/>
    <w:rsid w:val="003C13B5"/>
    <w:rsid w:val="003C149F"/>
    <w:rsid w:val="003C1742"/>
    <w:rsid w:val="003C23CD"/>
    <w:rsid w:val="003C2574"/>
    <w:rsid w:val="003C3AB7"/>
    <w:rsid w:val="003C446A"/>
    <w:rsid w:val="003C52A5"/>
    <w:rsid w:val="003C5750"/>
    <w:rsid w:val="003C5C02"/>
    <w:rsid w:val="003C5F5E"/>
    <w:rsid w:val="003C5F7D"/>
    <w:rsid w:val="003C655E"/>
    <w:rsid w:val="003C670D"/>
    <w:rsid w:val="003C7808"/>
    <w:rsid w:val="003C7A77"/>
    <w:rsid w:val="003C7CB5"/>
    <w:rsid w:val="003D0505"/>
    <w:rsid w:val="003D0B77"/>
    <w:rsid w:val="003D1453"/>
    <w:rsid w:val="003D1481"/>
    <w:rsid w:val="003D149D"/>
    <w:rsid w:val="003D1583"/>
    <w:rsid w:val="003D1D0F"/>
    <w:rsid w:val="003D207F"/>
    <w:rsid w:val="003D31E8"/>
    <w:rsid w:val="003D388B"/>
    <w:rsid w:val="003D54A3"/>
    <w:rsid w:val="003D58B4"/>
    <w:rsid w:val="003D7BC2"/>
    <w:rsid w:val="003E06EC"/>
    <w:rsid w:val="003E09F6"/>
    <w:rsid w:val="003E0E18"/>
    <w:rsid w:val="003E0FC3"/>
    <w:rsid w:val="003E1196"/>
    <w:rsid w:val="003E1FFB"/>
    <w:rsid w:val="003E22C5"/>
    <w:rsid w:val="003E27FD"/>
    <w:rsid w:val="003E2818"/>
    <w:rsid w:val="003E2A0C"/>
    <w:rsid w:val="003E334F"/>
    <w:rsid w:val="003E3353"/>
    <w:rsid w:val="003E3F79"/>
    <w:rsid w:val="003E4079"/>
    <w:rsid w:val="003E5B9A"/>
    <w:rsid w:val="003E6C65"/>
    <w:rsid w:val="003E72A4"/>
    <w:rsid w:val="003E73E2"/>
    <w:rsid w:val="003E77C6"/>
    <w:rsid w:val="003E7C7C"/>
    <w:rsid w:val="003F0434"/>
    <w:rsid w:val="003F0B12"/>
    <w:rsid w:val="003F24B3"/>
    <w:rsid w:val="003F2EA5"/>
    <w:rsid w:val="003F5B9E"/>
    <w:rsid w:val="003F5DB1"/>
    <w:rsid w:val="003F5E0B"/>
    <w:rsid w:val="003F74A1"/>
    <w:rsid w:val="00400725"/>
    <w:rsid w:val="00401354"/>
    <w:rsid w:val="0040163A"/>
    <w:rsid w:val="00401725"/>
    <w:rsid w:val="00401A4A"/>
    <w:rsid w:val="00401BDA"/>
    <w:rsid w:val="004023D8"/>
    <w:rsid w:val="00402BB0"/>
    <w:rsid w:val="00402CA3"/>
    <w:rsid w:val="00402EED"/>
    <w:rsid w:val="00403F01"/>
    <w:rsid w:val="004041C9"/>
    <w:rsid w:val="004043B7"/>
    <w:rsid w:val="00404FF2"/>
    <w:rsid w:val="00405077"/>
    <w:rsid w:val="00405326"/>
    <w:rsid w:val="0040564C"/>
    <w:rsid w:val="00405D9C"/>
    <w:rsid w:val="00405E02"/>
    <w:rsid w:val="00405F05"/>
    <w:rsid w:val="00406320"/>
    <w:rsid w:val="00406BE4"/>
    <w:rsid w:val="004072A5"/>
    <w:rsid w:val="00407875"/>
    <w:rsid w:val="00407E03"/>
    <w:rsid w:val="00407E06"/>
    <w:rsid w:val="00411336"/>
    <w:rsid w:val="00411444"/>
    <w:rsid w:val="004118EA"/>
    <w:rsid w:val="00411CD7"/>
    <w:rsid w:val="00411DBB"/>
    <w:rsid w:val="00411F8A"/>
    <w:rsid w:val="0041338D"/>
    <w:rsid w:val="00414CB3"/>
    <w:rsid w:val="00416D2C"/>
    <w:rsid w:val="00417370"/>
    <w:rsid w:val="00417487"/>
    <w:rsid w:val="00417FB0"/>
    <w:rsid w:val="00420EE1"/>
    <w:rsid w:val="0042125D"/>
    <w:rsid w:val="00421332"/>
    <w:rsid w:val="00421373"/>
    <w:rsid w:val="004218C1"/>
    <w:rsid w:val="00421A2E"/>
    <w:rsid w:val="00421E7F"/>
    <w:rsid w:val="00422245"/>
    <w:rsid w:val="00422439"/>
    <w:rsid w:val="00422CFC"/>
    <w:rsid w:val="0042446A"/>
    <w:rsid w:val="004258B9"/>
    <w:rsid w:val="00425BAD"/>
    <w:rsid w:val="00426B65"/>
    <w:rsid w:val="00426E5D"/>
    <w:rsid w:val="004308E0"/>
    <w:rsid w:val="00430B72"/>
    <w:rsid w:val="00430EE0"/>
    <w:rsid w:val="00431A94"/>
    <w:rsid w:val="00431BC6"/>
    <w:rsid w:val="0043327A"/>
    <w:rsid w:val="0043371A"/>
    <w:rsid w:val="00433740"/>
    <w:rsid w:val="0043433B"/>
    <w:rsid w:val="0043440B"/>
    <w:rsid w:val="004345E0"/>
    <w:rsid w:val="00434A62"/>
    <w:rsid w:val="00435033"/>
    <w:rsid w:val="0043556F"/>
    <w:rsid w:val="004357A0"/>
    <w:rsid w:val="00435BA8"/>
    <w:rsid w:val="00436B12"/>
    <w:rsid w:val="004372B2"/>
    <w:rsid w:val="004373EB"/>
    <w:rsid w:val="00437877"/>
    <w:rsid w:val="004404BD"/>
    <w:rsid w:val="004422E9"/>
    <w:rsid w:val="004423AE"/>
    <w:rsid w:val="004425EC"/>
    <w:rsid w:val="00442A7A"/>
    <w:rsid w:val="0044325A"/>
    <w:rsid w:val="00443299"/>
    <w:rsid w:val="00443406"/>
    <w:rsid w:val="00443BC9"/>
    <w:rsid w:val="004442F4"/>
    <w:rsid w:val="00445628"/>
    <w:rsid w:val="00445666"/>
    <w:rsid w:val="00447C22"/>
    <w:rsid w:val="00450B7A"/>
    <w:rsid w:val="00450D67"/>
    <w:rsid w:val="00450F9A"/>
    <w:rsid w:val="00452005"/>
    <w:rsid w:val="00452837"/>
    <w:rsid w:val="004536C5"/>
    <w:rsid w:val="00453A96"/>
    <w:rsid w:val="00453EB3"/>
    <w:rsid w:val="00454632"/>
    <w:rsid w:val="00455125"/>
    <w:rsid w:val="00455C00"/>
    <w:rsid w:val="00456BF2"/>
    <w:rsid w:val="00457168"/>
    <w:rsid w:val="00457A3B"/>
    <w:rsid w:val="00457CB3"/>
    <w:rsid w:val="00457D8E"/>
    <w:rsid w:val="00460D14"/>
    <w:rsid w:val="00461011"/>
    <w:rsid w:val="00461620"/>
    <w:rsid w:val="00463273"/>
    <w:rsid w:val="00464103"/>
    <w:rsid w:val="00464B2D"/>
    <w:rsid w:val="00464EB8"/>
    <w:rsid w:val="00465F3E"/>
    <w:rsid w:val="004674B5"/>
    <w:rsid w:val="004678D0"/>
    <w:rsid w:val="004679AC"/>
    <w:rsid w:val="00467D1E"/>
    <w:rsid w:val="004709F5"/>
    <w:rsid w:val="00471F91"/>
    <w:rsid w:val="00472895"/>
    <w:rsid w:val="00472B5A"/>
    <w:rsid w:val="004731E9"/>
    <w:rsid w:val="00473741"/>
    <w:rsid w:val="0047492C"/>
    <w:rsid w:val="004750A9"/>
    <w:rsid w:val="004753B7"/>
    <w:rsid w:val="00476727"/>
    <w:rsid w:val="00476CCD"/>
    <w:rsid w:val="004776F1"/>
    <w:rsid w:val="004800CA"/>
    <w:rsid w:val="00480119"/>
    <w:rsid w:val="00480D47"/>
    <w:rsid w:val="00481583"/>
    <w:rsid w:val="004820BF"/>
    <w:rsid w:val="004821D2"/>
    <w:rsid w:val="004826FD"/>
    <w:rsid w:val="004828B4"/>
    <w:rsid w:val="00483DF8"/>
    <w:rsid w:val="00485608"/>
    <w:rsid w:val="00485775"/>
    <w:rsid w:val="0048599C"/>
    <w:rsid w:val="00486317"/>
    <w:rsid w:val="00486715"/>
    <w:rsid w:val="00486B80"/>
    <w:rsid w:val="004879F2"/>
    <w:rsid w:val="00487B80"/>
    <w:rsid w:val="00487F47"/>
    <w:rsid w:val="00490283"/>
    <w:rsid w:val="00490E4C"/>
    <w:rsid w:val="00491800"/>
    <w:rsid w:val="00493344"/>
    <w:rsid w:val="004943C9"/>
    <w:rsid w:val="00494715"/>
    <w:rsid w:val="00494A2B"/>
    <w:rsid w:val="0049542E"/>
    <w:rsid w:val="004960B3"/>
    <w:rsid w:val="004966F2"/>
    <w:rsid w:val="004970B7"/>
    <w:rsid w:val="0049737C"/>
    <w:rsid w:val="00497880"/>
    <w:rsid w:val="004A003E"/>
    <w:rsid w:val="004A03E0"/>
    <w:rsid w:val="004A0CB7"/>
    <w:rsid w:val="004A145A"/>
    <w:rsid w:val="004A148F"/>
    <w:rsid w:val="004A2CC5"/>
    <w:rsid w:val="004A2D72"/>
    <w:rsid w:val="004A3907"/>
    <w:rsid w:val="004A3F05"/>
    <w:rsid w:val="004A3F1E"/>
    <w:rsid w:val="004A4B3B"/>
    <w:rsid w:val="004A4B6B"/>
    <w:rsid w:val="004A53AD"/>
    <w:rsid w:val="004A6175"/>
    <w:rsid w:val="004A62DC"/>
    <w:rsid w:val="004A6CDE"/>
    <w:rsid w:val="004A72EF"/>
    <w:rsid w:val="004A7317"/>
    <w:rsid w:val="004A7640"/>
    <w:rsid w:val="004A7E31"/>
    <w:rsid w:val="004B00E4"/>
    <w:rsid w:val="004B030F"/>
    <w:rsid w:val="004B2473"/>
    <w:rsid w:val="004B29C1"/>
    <w:rsid w:val="004B327A"/>
    <w:rsid w:val="004B3429"/>
    <w:rsid w:val="004B4DAF"/>
    <w:rsid w:val="004B5115"/>
    <w:rsid w:val="004B537F"/>
    <w:rsid w:val="004B5CDD"/>
    <w:rsid w:val="004B5F03"/>
    <w:rsid w:val="004B60AF"/>
    <w:rsid w:val="004B6984"/>
    <w:rsid w:val="004B6ADB"/>
    <w:rsid w:val="004B6BC8"/>
    <w:rsid w:val="004B7E44"/>
    <w:rsid w:val="004C00EB"/>
    <w:rsid w:val="004C0CB2"/>
    <w:rsid w:val="004C1DC9"/>
    <w:rsid w:val="004C1EC1"/>
    <w:rsid w:val="004C253E"/>
    <w:rsid w:val="004C36D0"/>
    <w:rsid w:val="004C3F05"/>
    <w:rsid w:val="004C3FB3"/>
    <w:rsid w:val="004C47D6"/>
    <w:rsid w:val="004C556D"/>
    <w:rsid w:val="004C6162"/>
    <w:rsid w:val="004D0029"/>
    <w:rsid w:val="004D0111"/>
    <w:rsid w:val="004D035E"/>
    <w:rsid w:val="004D081C"/>
    <w:rsid w:val="004D0A88"/>
    <w:rsid w:val="004D0C19"/>
    <w:rsid w:val="004D19ED"/>
    <w:rsid w:val="004D26B2"/>
    <w:rsid w:val="004D52B3"/>
    <w:rsid w:val="004D52B8"/>
    <w:rsid w:val="004D5304"/>
    <w:rsid w:val="004D5A5A"/>
    <w:rsid w:val="004D69BD"/>
    <w:rsid w:val="004D77D6"/>
    <w:rsid w:val="004D789A"/>
    <w:rsid w:val="004D7CB3"/>
    <w:rsid w:val="004E0377"/>
    <w:rsid w:val="004E0BE9"/>
    <w:rsid w:val="004E143B"/>
    <w:rsid w:val="004E21A3"/>
    <w:rsid w:val="004E285B"/>
    <w:rsid w:val="004E3059"/>
    <w:rsid w:val="004E3C64"/>
    <w:rsid w:val="004E43F2"/>
    <w:rsid w:val="004E5EB3"/>
    <w:rsid w:val="004E6004"/>
    <w:rsid w:val="004E62B1"/>
    <w:rsid w:val="004F00BC"/>
    <w:rsid w:val="004F0B36"/>
    <w:rsid w:val="004F1336"/>
    <w:rsid w:val="004F1406"/>
    <w:rsid w:val="004F153A"/>
    <w:rsid w:val="004F1C65"/>
    <w:rsid w:val="004F2E4F"/>
    <w:rsid w:val="004F3464"/>
    <w:rsid w:val="004F385B"/>
    <w:rsid w:val="004F49BC"/>
    <w:rsid w:val="004F4C4D"/>
    <w:rsid w:val="004F5C2F"/>
    <w:rsid w:val="004F6B96"/>
    <w:rsid w:val="004F6F9E"/>
    <w:rsid w:val="004F76B2"/>
    <w:rsid w:val="004F76F2"/>
    <w:rsid w:val="0050025A"/>
    <w:rsid w:val="00500E21"/>
    <w:rsid w:val="005012B9"/>
    <w:rsid w:val="00501317"/>
    <w:rsid w:val="00501404"/>
    <w:rsid w:val="0050147D"/>
    <w:rsid w:val="00502689"/>
    <w:rsid w:val="00502745"/>
    <w:rsid w:val="0050357C"/>
    <w:rsid w:val="005039AF"/>
    <w:rsid w:val="005054E9"/>
    <w:rsid w:val="005061D0"/>
    <w:rsid w:val="00506E61"/>
    <w:rsid w:val="00507296"/>
    <w:rsid w:val="005074A1"/>
    <w:rsid w:val="00507D11"/>
    <w:rsid w:val="005103AF"/>
    <w:rsid w:val="00510E55"/>
    <w:rsid w:val="00510FDD"/>
    <w:rsid w:val="00511D93"/>
    <w:rsid w:val="0051338B"/>
    <w:rsid w:val="00513548"/>
    <w:rsid w:val="005138FE"/>
    <w:rsid w:val="00514303"/>
    <w:rsid w:val="005147CC"/>
    <w:rsid w:val="00515C94"/>
    <w:rsid w:val="00515FED"/>
    <w:rsid w:val="00516C1C"/>
    <w:rsid w:val="00517D52"/>
    <w:rsid w:val="00520543"/>
    <w:rsid w:val="0052058A"/>
    <w:rsid w:val="00520D4E"/>
    <w:rsid w:val="00521134"/>
    <w:rsid w:val="0052187E"/>
    <w:rsid w:val="00521CAC"/>
    <w:rsid w:val="0052228A"/>
    <w:rsid w:val="005223B5"/>
    <w:rsid w:val="005223F0"/>
    <w:rsid w:val="00522D36"/>
    <w:rsid w:val="00522EAF"/>
    <w:rsid w:val="00524231"/>
    <w:rsid w:val="00524331"/>
    <w:rsid w:val="00524D77"/>
    <w:rsid w:val="005250B3"/>
    <w:rsid w:val="005253E0"/>
    <w:rsid w:val="005256E5"/>
    <w:rsid w:val="00525EC9"/>
    <w:rsid w:val="00525FFA"/>
    <w:rsid w:val="00526FC8"/>
    <w:rsid w:val="005279A1"/>
    <w:rsid w:val="00530869"/>
    <w:rsid w:val="0053153E"/>
    <w:rsid w:val="00531ABD"/>
    <w:rsid w:val="00532007"/>
    <w:rsid w:val="00532FBC"/>
    <w:rsid w:val="00533576"/>
    <w:rsid w:val="005342CD"/>
    <w:rsid w:val="00535065"/>
    <w:rsid w:val="005351BC"/>
    <w:rsid w:val="0053556F"/>
    <w:rsid w:val="00536122"/>
    <w:rsid w:val="005366BB"/>
    <w:rsid w:val="005367A3"/>
    <w:rsid w:val="00536FF8"/>
    <w:rsid w:val="00537175"/>
    <w:rsid w:val="00537927"/>
    <w:rsid w:val="00541280"/>
    <w:rsid w:val="00541359"/>
    <w:rsid w:val="00541E07"/>
    <w:rsid w:val="00542001"/>
    <w:rsid w:val="00542086"/>
    <w:rsid w:val="00542A0B"/>
    <w:rsid w:val="0054320C"/>
    <w:rsid w:val="0054351A"/>
    <w:rsid w:val="00543D6F"/>
    <w:rsid w:val="00543EBF"/>
    <w:rsid w:val="00545086"/>
    <w:rsid w:val="005452E4"/>
    <w:rsid w:val="0054563A"/>
    <w:rsid w:val="00546C40"/>
    <w:rsid w:val="005475F6"/>
    <w:rsid w:val="005479E7"/>
    <w:rsid w:val="00550D03"/>
    <w:rsid w:val="00551205"/>
    <w:rsid w:val="005513AF"/>
    <w:rsid w:val="00551D9C"/>
    <w:rsid w:val="00554565"/>
    <w:rsid w:val="005545EF"/>
    <w:rsid w:val="005550C0"/>
    <w:rsid w:val="00555744"/>
    <w:rsid w:val="00555B90"/>
    <w:rsid w:val="00556B74"/>
    <w:rsid w:val="00556E76"/>
    <w:rsid w:val="00557C16"/>
    <w:rsid w:val="00560773"/>
    <w:rsid w:val="00560DC5"/>
    <w:rsid w:val="0056289A"/>
    <w:rsid w:val="00562994"/>
    <w:rsid w:val="00563569"/>
    <w:rsid w:val="00564098"/>
    <w:rsid w:val="00564450"/>
    <w:rsid w:val="0056540E"/>
    <w:rsid w:val="0056591F"/>
    <w:rsid w:val="00565CBE"/>
    <w:rsid w:val="00565F0D"/>
    <w:rsid w:val="00565FA1"/>
    <w:rsid w:val="00566830"/>
    <w:rsid w:val="00566A37"/>
    <w:rsid w:val="00566F0D"/>
    <w:rsid w:val="005679DF"/>
    <w:rsid w:val="00567B96"/>
    <w:rsid w:val="005700BB"/>
    <w:rsid w:val="00570848"/>
    <w:rsid w:val="00570AE5"/>
    <w:rsid w:val="00572384"/>
    <w:rsid w:val="005730B8"/>
    <w:rsid w:val="00573199"/>
    <w:rsid w:val="00574E51"/>
    <w:rsid w:val="00574F93"/>
    <w:rsid w:val="005759ED"/>
    <w:rsid w:val="00576DF7"/>
    <w:rsid w:val="005771B2"/>
    <w:rsid w:val="00577B46"/>
    <w:rsid w:val="00580404"/>
    <w:rsid w:val="005810FC"/>
    <w:rsid w:val="00581365"/>
    <w:rsid w:val="005828E3"/>
    <w:rsid w:val="00582D08"/>
    <w:rsid w:val="005835E5"/>
    <w:rsid w:val="005852AB"/>
    <w:rsid w:val="005853B5"/>
    <w:rsid w:val="005859FA"/>
    <w:rsid w:val="005905D1"/>
    <w:rsid w:val="00591FBA"/>
    <w:rsid w:val="00593366"/>
    <w:rsid w:val="00593D81"/>
    <w:rsid w:val="005940C2"/>
    <w:rsid w:val="005948F9"/>
    <w:rsid w:val="00594CBA"/>
    <w:rsid w:val="00595080"/>
    <w:rsid w:val="00596013"/>
    <w:rsid w:val="00596F02"/>
    <w:rsid w:val="0059718E"/>
    <w:rsid w:val="00597598"/>
    <w:rsid w:val="005978D4"/>
    <w:rsid w:val="005A1110"/>
    <w:rsid w:val="005A2022"/>
    <w:rsid w:val="005A206A"/>
    <w:rsid w:val="005A2DE4"/>
    <w:rsid w:val="005A3BCA"/>
    <w:rsid w:val="005A47BD"/>
    <w:rsid w:val="005A510C"/>
    <w:rsid w:val="005A6112"/>
    <w:rsid w:val="005A6941"/>
    <w:rsid w:val="005A6B15"/>
    <w:rsid w:val="005A75DD"/>
    <w:rsid w:val="005B0288"/>
    <w:rsid w:val="005B09D8"/>
    <w:rsid w:val="005B0E10"/>
    <w:rsid w:val="005B0EA8"/>
    <w:rsid w:val="005B1219"/>
    <w:rsid w:val="005B2380"/>
    <w:rsid w:val="005B2733"/>
    <w:rsid w:val="005B424B"/>
    <w:rsid w:val="005B43DE"/>
    <w:rsid w:val="005B4463"/>
    <w:rsid w:val="005B5D79"/>
    <w:rsid w:val="005B67B1"/>
    <w:rsid w:val="005B6AA7"/>
    <w:rsid w:val="005B7210"/>
    <w:rsid w:val="005B7FC4"/>
    <w:rsid w:val="005C0022"/>
    <w:rsid w:val="005C0C71"/>
    <w:rsid w:val="005C198A"/>
    <w:rsid w:val="005C1D2B"/>
    <w:rsid w:val="005C1F0E"/>
    <w:rsid w:val="005C234A"/>
    <w:rsid w:val="005C4061"/>
    <w:rsid w:val="005C4CA4"/>
    <w:rsid w:val="005C7F31"/>
    <w:rsid w:val="005D01E4"/>
    <w:rsid w:val="005D04A3"/>
    <w:rsid w:val="005D05BC"/>
    <w:rsid w:val="005D08DE"/>
    <w:rsid w:val="005D0B38"/>
    <w:rsid w:val="005D0E48"/>
    <w:rsid w:val="005D1AD1"/>
    <w:rsid w:val="005D228C"/>
    <w:rsid w:val="005D22A2"/>
    <w:rsid w:val="005D24A0"/>
    <w:rsid w:val="005D2B4E"/>
    <w:rsid w:val="005D337C"/>
    <w:rsid w:val="005D3A46"/>
    <w:rsid w:val="005D3E25"/>
    <w:rsid w:val="005D41EC"/>
    <w:rsid w:val="005D4653"/>
    <w:rsid w:val="005D4E8A"/>
    <w:rsid w:val="005D52CB"/>
    <w:rsid w:val="005D7664"/>
    <w:rsid w:val="005D776E"/>
    <w:rsid w:val="005D7CAF"/>
    <w:rsid w:val="005E01BB"/>
    <w:rsid w:val="005E05B7"/>
    <w:rsid w:val="005E0CEE"/>
    <w:rsid w:val="005E12DD"/>
    <w:rsid w:val="005E3197"/>
    <w:rsid w:val="005E4A9B"/>
    <w:rsid w:val="005E4BBF"/>
    <w:rsid w:val="005E5E51"/>
    <w:rsid w:val="005E61CF"/>
    <w:rsid w:val="005E65A4"/>
    <w:rsid w:val="005E674E"/>
    <w:rsid w:val="005E6E5D"/>
    <w:rsid w:val="005E7E3F"/>
    <w:rsid w:val="005F0461"/>
    <w:rsid w:val="005F09FB"/>
    <w:rsid w:val="005F0B05"/>
    <w:rsid w:val="005F1994"/>
    <w:rsid w:val="005F1D3B"/>
    <w:rsid w:val="005F1FB4"/>
    <w:rsid w:val="005F2142"/>
    <w:rsid w:val="005F2AA7"/>
    <w:rsid w:val="005F5157"/>
    <w:rsid w:val="005F62E8"/>
    <w:rsid w:val="005F6351"/>
    <w:rsid w:val="005F7143"/>
    <w:rsid w:val="005F7287"/>
    <w:rsid w:val="00600C4C"/>
    <w:rsid w:val="006012DA"/>
    <w:rsid w:val="0060149D"/>
    <w:rsid w:val="00601534"/>
    <w:rsid w:val="00601697"/>
    <w:rsid w:val="006018C6"/>
    <w:rsid w:val="00601A9A"/>
    <w:rsid w:val="00601AAD"/>
    <w:rsid w:val="0060227D"/>
    <w:rsid w:val="00602FEF"/>
    <w:rsid w:val="006051A1"/>
    <w:rsid w:val="006056A5"/>
    <w:rsid w:val="006061A2"/>
    <w:rsid w:val="006069E4"/>
    <w:rsid w:val="00606FAB"/>
    <w:rsid w:val="00607200"/>
    <w:rsid w:val="006075F9"/>
    <w:rsid w:val="00607C38"/>
    <w:rsid w:val="006100D7"/>
    <w:rsid w:val="006107C1"/>
    <w:rsid w:val="00610BDC"/>
    <w:rsid w:val="006117F7"/>
    <w:rsid w:val="00611AB0"/>
    <w:rsid w:val="00612E76"/>
    <w:rsid w:val="00614B98"/>
    <w:rsid w:val="00615035"/>
    <w:rsid w:val="006152CD"/>
    <w:rsid w:val="006155F9"/>
    <w:rsid w:val="00615A26"/>
    <w:rsid w:val="00615F92"/>
    <w:rsid w:val="00616437"/>
    <w:rsid w:val="006168A5"/>
    <w:rsid w:val="006206A4"/>
    <w:rsid w:val="0062076B"/>
    <w:rsid w:val="0062133A"/>
    <w:rsid w:val="00621343"/>
    <w:rsid w:val="00621BF1"/>
    <w:rsid w:val="00622240"/>
    <w:rsid w:val="00622541"/>
    <w:rsid w:val="006227F4"/>
    <w:rsid w:val="00622C3D"/>
    <w:rsid w:val="00622D90"/>
    <w:rsid w:val="00623AC5"/>
    <w:rsid w:val="00624017"/>
    <w:rsid w:val="00625221"/>
    <w:rsid w:val="00625492"/>
    <w:rsid w:val="00625B82"/>
    <w:rsid w:val="00625B9A"/>
    <w:rsid w:val="00625DEC"/>
    <w:rsid w:val="00626F9F"/>
    <w:rsid w:val="006279B1"/>
    <w:rsid w:val="00627B17"/>
    <w:rsid w:val="00627BC8"/>
    <w:rsid w:val="006303B7"/>
    <w:rsid w:val="00630481"/>
    <w:rsid w:val="006310A8"/>
    <w:rsid w:val="00631709"/>
    <w:rsid w:val="0063243F"/>
    <w:rsid w:val="006352BF"/>
    <w:rsid w:val="00635DE3"/>
    <w:rsid w:val="0063745D"/>
    <w:rsid w:val="00637639"/>
    <w:rsid w:val="00640DDC"/>
    <w:rsid w:val="00641B16"/>
    <w:rsid w:val="0064213D"/>
    <w:rsid w:val="0064378E"/>
    <w:rsid w:val="00643B35"/>
    <w:rsid w:val="00643CFA"/>
    <w:rsid w:val="00643F22"/>
    <w:rsid w:val="00645727"/>
    <w:rsid w:val="006471D9"/>
    <w:rsid w:val="006475EF"/>
    <w:rsid w:val="0064772B"/>
    <w:rsid w:val="0064783F"/>
    <w:rsid w:val="00647A5C"/>
    <w:rsid w:val="00647EC1"/>
    <w:rsid w:val="006513F5"/>
    <w:rsid w:val="0065179C"/>
    <w:rsid w:val="00651BCF"/>
    <w:rsid w:val="00651D8C"/>
    <w:rsid w:val="006526C5"/>
    <w:rsid w:val="00653CC5"/>
    <w:rsid w:val="006541B3"/>
    <w:rsid w:val="00654240"/>
    <w:rsid w:val="006549D5"/>
    <w:rsid w:val="00654C73"/>
    <w:rsid w:val="00654C7D"/>
    <w:rsid w:val="00655089"/>
    <w:rsid w:val="006565E1"/>
    <w:rsid w:val="00656912"/>
    <w:rsid w:val="00657A50"/>
    <w:rsid w:val="00660013"/>
    <w:rsid w:val="00660628"/>
    <w:rsid w:val="006609D3"/>
    <w:rsid w:val="00662058"/>
    <w:rsid w:val="0066297D"/>
    <w:rsid w:val="0066329B"/>
    <w:rsid w:val="00663C5C"/>
    <w:rsid w:val="00663FB4"/>
    <w:rsid w:val="0066409E"/>
    <w:rsid w:val="00664597"/>
    <w:rsid w:val="006656D3"/>
    <w:rsid w:val="0066729A"/>
    <w:rsid w:val="00667338"/>
    <w:rsid w:val="0066799C"/>
    <w:rsid w:val="006702C2"/>
    <w:rsid w:val="006705E3"/>
    <w:rsid w:val="00670A78"/>
    <w:rsid w:val="00670D6B"/>
    <w:rsid w:val="00670F54"/>
    <w:rsid w:val="00671944"/>
    <w:rsid w:val="00672937"/>
    <w:rsid w:val="00672CA6"/>
    <w:rsid w:val="006743BF"/>
    <w:rsid w:val="00674583"/>
    <w:rsid w:val="0067465D"/>
    <w:rsid w:val="00674F15"/>
    <w:rsid w:val="00675073"/>
    <w:rsid w:val="0067519B"/>
    <w:rsid w:val="00675B9D"/>
    <w:rsid w:val="00676230"/>
    <w:rsid w:val="00676B44"/>
    <w:rsid w:val="00677080"/>
    <w:rsid w:val="00677D2A"/>
    <w:rsid w:val="00680EE9"/>
    <w:rsid w:val="00681993"/>
    <w:rsid w:val="00681A90"/>
    <w:rsid w:val="006835DB"/>
    <w:rsid w:val="00684334"/>
    <w:rsid w:val="00684512"/>
    <w:rsid w:val="00685C72"/>
    <w:rsid w:val="00686A7C"/>
    <w:rsid w:val="00687D89"/>
    <w:rsid w:val="00690021"/>
    <w:rsid w:val="00690698"/>
    <w:rsid w:val="00691576"/>
    <w:rsid w:val="0069206D"/>
    <w:rsid w:val="006929B5"/>
    <w:rsid w:val="00692C38"/>
    <w:rsid w:val="00693370"/>
    <w:rsid w:val="0069347B"/>
    <w:rsid w:val="00693486"/>
    <w:rsid w:val="00695437"/>
    <w:rsid w:val="00695B60"/>
    <w:rsid w:val="00695B6F"/>
    <w:rsid w:val="00695F04"/>
    <w:rsid w:val="006962DF"/>
    <w:rsid w:val="0069683C"/>
    <w:rsid w:val="006977D4"/>
    <w:rsid w:val="0069788E"/>
    <w:rsid w:val="00697897"/>
    <w:rsid w:val="006A08B4"/>
    <w:rsid w:val="006A0C7F"/>
    <w:rsid w:val="006A244D"/>
    <w:rsid w:val="006A285A"/>
    <w:rsid w:val="006A2AA8"/>
    <w:rsid w:val="006A39A6"/>
    <w:rsid w:val="006A48CC"/>
    <w:rsid w:val="006A4AE3"/>
    <w:rsid w:val="006A4D37"/>
    <w:rsid w:val="006A4D97"/>
    <w:rsid w:val="006A5BA7"/>
    <w:rsid w:val="006A5F3A"/>
    <w:rsid w:val="006A615F"/>
    <w:rsid w:val="006A7280"/>
    <w:rsid w:val="006A7769"/>
    <w:rsid w:val="006A77F4"/>
    <w:rsid w:val="006A7EC2"/>
    <w:rsid w:val="006A7FEA"/>
    <w:rsid w:val="006B0396"/>
    <w:rsid w:val="006B0D68"/>
    <w:rsid w:val="006B11B6"/>
    <w:rsid w:val="006B1437"/>
    <w:rsid w:val="006B1484"/>
    <w:rsid w:val="006B15FC"/>
    <w:rsid w:val="006B1C2F"/>
    <w:rsid w:val="006B2602"/>
    <w:rsid w:val="006B2AFF"/>
    <w:rsid w:val="006B361D"/>
    <w:rsid w:val="006B3BBF"/>
    <w:rsid w:val="006B3CB9"/>
    <w:rsid w:val="006B463C"/>
    <w:rsid w:val="006B5977"/>
    <w:rsid w:val="006B5E43"/>
    <w:rsid w:val="006B61E3"/>
    <w:rsid w:val="006B6444"/>
    <w:rsid w:val="006B676D"/>
    <w:rsid w:val="006B6791"/>
    <w:rsid w:val="006B6BF7"/>
    <w:rsid w:val="006C018A"/>
    <w:rsid w:val="006C0CAA"/>
    <w:rsid w:val="006C1803"/>
    <w:rsid w:val="006C19CA"/>
    <w:rsid w:val="006C1ABE"/>
    <w:rsid w:val="006C1DAD"/>
    <w:rsid w:val="006C1E25"/>
    <w:rsid w:val="006C1FD8"/>
    <w:rsid w:val="006C3E13"/>
    <w:rsid w:val="006C406B"/>
    <w:rsid w:val="006C40FD"/>
    <w:rsid w:val="006C4B08"/>
    <w:rsid w:val="006C4EF9"/>
    <w:rsid w:val="006C55E4"/>
    <w:rsid w:val="006C6482"/>
    <w:rsid w:val="006C7A63"/>
    <w:rsid w:val="006C7F98"/>
    <w:rsid w:val="006D151C"/>
    <w:rsid w:val="006D1EFF"/>
    <w:rsid w:val="006D2089"/>
    <w:rsid w:val="006D21A2"/>
    <w:rsid w:val="006D312B"/>
    <w:rsid w:val="006D5469"/>
    <w:rsid w:val="006D55DF"/>
    <w:rsid w:val="006D5835"/>
    <w:rsid w:val="006D7D3D"/>
    <w:rsid w:val="006E0903"/>
    <w:rsid w:val="006E17B3"/>
    <w:rsid w:val="006E1B61"/>
    <w:rsid w:val="006E3253"/>
    <w:rsid w:val="006E32B0"/>
    <w:rsid w:val="006E385B"/>
    <w:rsid w:val="006E5928"/>
    <w:rsid w:val="006E5C5E"/>
    <w:rsid w:val="006E6814"/>
    <w:rsid w:val="006E68D1"/>
    <w:rsid w:val="006E6BA4"/>
    <w:rsid w:val="006E703A"/>
    <w:rsid w:val="006E7225"/>
    <w:rsid w:val="006E73EF"/>
    <w:rsid w:val="006E755D"/>
    <w:rsid w:val="006E7766"/>
    <w:rsid w:val="006E7883"/>
    <w:rsid w:val="006F0084"/>
    <w:rsid w:val="006F014B"/>
    <w:rsid w:val="006F022E"/>
    <w:rsid w:val="006F05E7"/>
    <w:rsid w:val="006F0A52"/>
    <w:rsid w:val="006F0C55"/>
    <w:rsid w:val="006F0D5F"/>
    <w:rsid w:val="006F108F"/>
    <w:rsid w:val="006F1F44"/>
    <w:rsid w:val="006F3D43"/>
    <w:rsid w:val="006F406B"/>
    <w:rsid w:val="006F5048"/>
    <w:rsid w:val="006F5771"/>
    <w:rsid w:val="006F58FA"/>
    <w:rsid w:val="006F641A"/>
    <w:rsid w:val="006F68ED"/>
    <w:rsid w:val="006F6D55"/>
    <w:rsid w:val="006F7BBC"/>
    <w:rsid w:val="006F7C7C"/>
    <w:rsid w:val="006F7F8E"/>
    <w:rsid w:val="0070106E"/>
    <w:rsid w:val="00702189"/>
    <w:rsid w:val="00702779"/>
    <w:rsid w:val="00702793"/>
    <w:rsid w:val="00702858"/>
    <w:rsid w:val="00702B01"/>
    <w:rsid w:val="007030BA"/>
    <w:rsid w:val="00703360"/>
    <w:rsid w:val="00704FC7"/>
    <w:rsid w:val="0070597B"/>
    <w:rsid w:val="00705F08"/>
    <w:rsid w:val="00706306"/>
    <w:rsid w:val="00706571"/>
    <w:rsid w:val="007065F5"/>
    <w:rsid w:val="007078FC"/>
    <w:rsid w:val="0071063B"/>
    <w:rsid w:val="007108A7"/>
    <w:rsid w:val="00710EDD"/>
    <w:rsid w:val="007110A4"/>
    <w:rsid w:val="00711A22"/>
    <w:rsid w:val="00711E33"/>
    <w:rsid w:val="00712B44"/>
    <w:rsid w:val="0071367E"/>
    <w:rsid w:val="00715F93"/>
    <w:rsid w:val="00716150"/>
    <w:rsid w:val="00717552"/>
    <w:rsid w:val="00717C3A"/>
    <w:rsid w:val="007211BE"/>
    <w:rsid w:val="00721DDC"/>
    <w:rsid w:val="0072226B"/>
    <w:rsid w:val="007234D5"/>
    <w:rsid w:val="00723DA3"/>
    <w:rsid w:val="00723F9F"/>
    <w:rsid w:val="00724B53"/>
    <w:rsid w:val="00726EFA"/>
    <w:rsid w:val="0072711B"/>
    <w:rsid w:val="00727BC7"/>
    <w:rsid w:val="00727F65"/>
    <w:rsid w:val="0073030A"/>
    <w:rsid w:val="00731420"/>
    <w:rsid w:val="00731866"/>
    <w:rsid w:val="007328DC"/>
    <w:rsid w:val="00732F8D"/>
    <w:rsid w:val="00733293"/>
    <w:rsid w:val="0073385B"/>
    <w:rsid w:val="0073395E"/>
    <w:rsid w:val="007340C4"/>
    <w:rsid w:val="007340E5"/>
    <w:rsid w:val="00734189"/>
    <w:rsid w:val="0073600E"/>
    <w:rsid w:val="0073630F"/>
    <w:rsid w:val="007378CA"/>
    <w:rsid w:val="00737A58"/>
    <w:rsid w:val="00737B17"/>
    <w:rsid w:val="007403D2"/>
    <w:rsid w:val="00740642"/>
    <w:rsid w:val="007409CF"/>
    <w:rsid w:val="00741BBE"/>
    <w:rsid w:val="007422F4"/>
    <w:rsid w:val="0074292F"/>
    <w:rsid w:val="00742FFE"/>
    <w:rsid w:val="00743BF9"/>
    <w:rsid w:val="00744196"/>
    <w:rsid w:val="00744717"/>
    <w:rsid w:val="007448CC"/>
    <w:rsid w:val="00744C44"/>
    <w:rsid w:val="00744E63"/>
    <w:rsid w:val="00745787"/>
    <w:rsid w:val="00745C3D"/>
    <w:rsid w:val="00745D36"/>
    <w:rsid w:val="007469BB"/>
    <w:rsid w:val="00747A3E"/>
    <w:rsid w:val="007504CC"/>
    <w:rsid w:val="007509A9"/>
    <w:rsid w:val="00750E4B"/>
    <w:rsid w:val="007520BA"/>
    <w:rsid w:val="007523F9"/>
    <w:rsid w:val="00752645"/>
    <w:rsid w:val="00752653"/>
    <w:rsid w:val="00753DDE"/>
    <w:rsid w:val="00754AA0"/>
    <w:rsid w:val="007560CF"/>
    <w:rsid w:val="0075665F"/>
    <w:rsid w:val="0075747E"/>
    <w:rsid w:val="00757725"/>
    <w:rsid w:val="00757A6D"/>
    <w:rsid w:val="00757B61"/>
    <w:rsid w:val="00760E2E"/>
    <w:rsid w:val="007619CE"/>
    <w:rsid w:val="00761D34"/>
    <w:rsid w:val="00761DE1"/>
    <w:rsid w:val="00761F97"/>
    <w:rsid w:val="00762B1F"/>
    <w:rsid w:val="007635F1"/>
    <w:rsid w:val="0076388A"/>
    <w:rsid w:val="00763E7C"/>
    <w:rsid w:val="007641D0"/>
    <w:rsid w:val="007642B4"/>
    <w:rsid w:val="0076463F"/>
    <w:rsid w:val="007649D2"/>
    <w:rsid w:val="00765615"/>
    <w:rsid w:val="00766EDF"/>
    <w:rsid w:val="00766FBB"/>
    <w:rsid w:val="00770841"/>
    <w:rsid w:val="00770D28"/>
    <w:rsid w:val="0077140A"/>
    <w:rsid w:val="00772774"/>
    <w:rsid w:val="007730DE"/>
    <w:rsid w:val="007743AE"/>
    <w:rsid w:val="00774A91"/>
    <w:rsid w:val="007756B2"/>
    <w:rsid w:val="00776336"/>
    <w:rsid w:val="007814A1"/>
    <w:rsid w:val="007816A2"/>
    <w:rsid w:val="00782A65"/>
    <w:rsid w:val="00782C82"/>
    <w:rsid w:val="00783B2A"/>
    <w:rsid w:val="007849FA"/>
    <w:rsid w:val="00785379"/>
    <w:rsid w:val="0078549F"/>
    <w:rsid w:val="0078612E"/>
    <w:rsid w:val="007862E0"/>
    <w:rsid w:val="0078658C"/>
    <w:rsid w:val="00786B5B"/>
    <w:rsid w:val="00786D63"/>
    <w:rsid w:val="00787B8E"/>
    <w:rsid w:val="00787E18"/>
    <w:rsid w:val="00790093"/>
    <w:rsid w:val="007901F3"/>
    <w:rsid w:val="007902EF"/>
    <w:rsid w:val="00790CCB"/>
    <w:rsid w:val="007911B0"/>
    <w:rsid w:val="007918C5"/>
    <w:rsid w:val="00792709"/>
    <w:rsid w:val="00792C4A"/>
    <w:rsid w:val="0079315A"/>
    <w:rsid w:val="00793EEA"/>
    <w:rsid w:val="00794A89"/>
    <w:rsid w:val="0079539B"/>
    <w:rsid w:val="00795C76"/>
    <w:rsid w:val="00796186"/>
    <w:rsid w:val="007961B5"/>
    <w:rsid w:val="007965AF"/>
    <w:rsid w:val="00796DF7"/>
    <w:rsid w:val="00796E70"/>
    <w:rsid w:val="007972D4"/>
    <w:rsid w:val="007976F1"/>
    <w:rsid w:val="007977F8"/>
    <w:rsid w:val="00797966"/>
    <w:rsid w:val="007A050D"/>
    <w:rsid w:val="007A078D"/>
    <w:rsid w:val="007A2009"/>
    <w:rsid w:val="007A28F9"/>
    <w:rsid w:val="007A35DE"/>
    <w:rsid w:val="007A3871"/>
    <w:rsid w:val="007A435F"/>
    <w:rsid w:val="007A4785"/>
    <w:rsid w:val="007A502B"/>
    <w:rsid w:val="007A5DEF"/>
    <w:rsid w:val="007A7166"/>
    <w:rsid w:val="007A7752"/>
    <w:rsid w:val="007B0BEE"/>
    <w:rsid w:val="007B1806"/>
    <w:rsid w:val="007B1ED2"/>
    <w:rsid w:val="007B2021"/>
    <w:rsid w:val="007B31C3"/>
    <w:rsid w:val="007B324B"/>
    <w:rsid w:val="007B3745"/>
    <w:rsid w:val="007B535C"/>
    <w:rsid w:val="007B5A45"/>
    <w:rsid w:val="007B5AFD"/>
    <w:rsid w:val="007B6435"/>
    <w:rsid w:val="007B6636"/>
    <w:rsid w:val="007B7108"/>
    <w:rsid w:val="007B73F2"/>
    <w:rsid w:val="007B7C56"/>
    <w:rsid w:val="007C054E"/>
    <w:rsid w:val="007C0677"/>
    <w:rsid w:val="007C0B65"/>
    <w:rsid w:val="007C0E1F"/>
    <w:rsid w:val="007C101E"/>
    <w:rsid w:val="007C1720"/>
    <w:rsid w:val="007C1FAE"/>
    <w:rsid w:val="007C264B"/>
    <w:rsid w:val="007C47AB"/>
    <w:rsid w:val="007C5284"/>
    <w:rsid w:val="007C5C45"/>
    <w:rsid w:val="007C5F4F"/>
    <w:rsid w:val="007C6E6B"/>
    <w:rsid w:val="007C6FEC"/>
    <w:rsid w:val="007D053D"/>
    <w:rsid w:val="007D0676"/>
    <w:rsid w:val="007D1007"/>
    <w:rsid w:val="007D1FF1"/>
    <w:rsid w:val="007D22C0"/>
    <w:rsid w:val="007D239C"/>
    <w:rsid w:val="007D26D5"/>
    <w:rsid w:val="007D2E84"/>
    <w:rsid w:val="007D3454"/>
    <w:rsid w:val="007D3706"/>
    <w:rsid w:val="007D3951"/>
    <w:rsid w:val="007D3B73"/>
    <w:rsid w:val="007D3C30"/>
    <w:rsid w:val="007D44BC"/>
    <w:rsid w:val="007D4619"/>
    <w:rsid w:val="007D6203"/>
    <w:rsid w:val="007D663B"/>
    <w:rsid w:val="007D6CB2"/>
    <w:rsid w:val="007D73E0"/>
    <w:rsid w:val="007D74CC"/>
    <w:rsid w:val="007D7B45"/>
    <w:rsid w:val="007E27F6"/>
    <w:rsid w:val="007E2DDB"/>
    <w:rsid w:val="007E56A8"/>
    <w:rsid w:val="007E5A42"/>
    <w:rsid w:val="007E621C"/>
    <w:rsid w:val="007E6D0B"/>
    <w:rsid w:val="007E754A"/>
    <w:rsid w:val="007E7D47"/>
    <w:rsid w:val="007F00B0"/>
    <w:rsid w:val="007F02FF"/>
    <w:rsid w:val="007F06F5"/>
    <w:rsid w:val="007F0E86"/>
    <w:rsid w:val="007F1DD5"/>
    <w:rsid w:val="007F2D1D"/>
    <w:rsid w:val="007F4568"/>
    <w:rsid w:val="007F4DDC"/>
    <w:rsid w:val="007F5686"/>
    <w:rsid w:val="007F63B9"/>
    <w:rsid w:val="007F68CA"/>
    <w:rsid w:val="007F7B64"/>
    <w:rsid w:val="007F7EB9"/>
    <w:rsid w:val="007F7F9A"/>
    <w:rsid w:val="00800E14"/>
    <w:rsid w:val="00800E96"/>
    <w:rsid w:val="00801288"/>
    <w:rsid w:val="00802920"/>
    <w:rsid w:val="0080298E"/>
    <w:rsid w:val="0080443E"/>
    <w:rsid w:val="008053EE"/>
    <w:rsid w:val="0080556B"/>
    <w:rsid w:val="008056CE"/>
    <w:rsid w:val="00805CBE"/>
    <w:rsid w:val="0080610B"/>
    <w:rsid w:val="008102CE"/>
    <w:rsid w:val="00810713"/>
    <w:rsid w:val="00810F40"/>
    <w:rsid w:val="00811723"/>
    <w:rsid w:val="00811E7A"/>
    <w:rsid w:val="00813382"/>
    <w:rsid w:val="00813982"/>
    <w:rsid w:val="00814555"/>
    <w:rsid w:val="00814A00"/>
    <w:rsid w:val="0081502B"/>
    <w:rsid w:val="008150D4"/>
    <w:rsid w:val="0081768B"/>
    <w:rsid w:val="00817E5B"/>
    <w:rsid w:val="008213FF"/>
    <w:rsid w:val="00821792"/>
    <w:rsid w:val="00821EB4"/>
    <w:rsid w:val="00822C66"/>
    <w:rsid w:val="0082320C"/>
    <w:rsid w:val="008245DD"/>
    <w:rsid w:val="008251FB"/>
    <w:rsid w:val="0082570A"/>
    <w:rsid w:val="0082723E"/>
    <w:rsid w:val="0082726E"/>
    <w:rsid w:val="008279B2"/>
    <w:rsid w:val="00827A88"/>
    <w:rsid w:val="00827CC8"/>
    <w:rsid w:val="00827D45"/>
    <w:rsid w:val="008303C0"/>
    <w:rsid w:val="0083061D"/>
    <w:rsid w:val="008306FB"/>
    <w:rsid w:val="00830852"/>
    <w:rsid w:val="00830EF9"/>
    <w:rsid w:val="0083136E"/>
    <w:rsid w:val="008316B9"/>
    <w:rsid w:val="00831E7C"/>
    <w:rsid w:val="00833938"/>
    <w:rsid w:val="00833B29"/>
    <w:rsid w:val="00833F4C"/>
    <w:rsid w:val="008343A1"/>
    <w:rsid w:val="008346E3"/>
    <w:rsid w:val="00835201"/>
    <w:rsid w:val="008353A1"/>
    <w:rsid w:val="00835A74"/>
    <w:rsid w:val="00835D24"/>
    <w:rsid w:val="00837372"/>
    <w:rsid w:val="0084014F"/>
    <w:rsid w:val="0084032B"/>
    <w:rsid w:val="008417C8"/>
    <w:rsid w:val="008430CE"/>
    <w:rsid w:val="0084340D"/>
    <w:rsid w:val="00843560"/>
    <w:rsid w:val="00843852"/>
    <w:rsid w:val="00843918"/>
    <w:rsid w:val="00845D52"/>
    <w:rsid w:val="00846037"/>
    <w:rsid w:val="00846493"/>
    <w:rsid w:val="008469FE"/>
    <w:rsid w:val="00847AAB"/>
    <w:rsid w:val="00847F5B"/>
    <w:rsid w:val="00850631"/>
    <w:rsid w:val="00850BB0"/>
    <w:rsid w:val="00850C10"/>
    <w:rsid w:val="00850D53"/>
    <w:rsid w:val="00851005"/>
    <w:rsid w:val="00852B2D"/>
    <w:rsid w:val="00852CA1"/>
    <w:rsid w:val="00853C00"/>
    <w:rsid w:val="0085482C"/>
    <w:rsid w:val="00854873"/>
    <w:rsid w:val="00854CB7"/>
    <w:rsid w:val="0085501E"/>
    <w:rsid w:val="008565DE"/>
    <w:rsid w:val="00856FEE"/>
    <w:rsid w:val="00857348"/>
    <w:rsid w:val="008579A5"/>
    <w:rsid w:val="008619D9"/>
    <w:rsid w:val="00861F9A"/>
    <w:rsid w:val="008631FE"/>
    <w:rsid w:val="00863AE2"/>
    <w:rsid w:val="00864212"/>
    <w:rsid w:val="00864FDA"/>
    <w:rsid w:val="0086501C"/>
    <w:rsid w:val="00865304"/>
    <w:rsid w:val="008654D4"/>
    <w:rsid w:val="008659D1"/>
    <w:rsid w:val="0086617E"/>
    <w:rsid w:val="00866859"/>
    <w:rsid w:val="00866C50"/>
    <w:rsid w:val="00866FEF"/>
    <w:rsid w:val="00871362"/>
    <w:rsid w:val="00871BB4"/>
    <w:rsid w:val="008755E4"/>
    <w:rsid w:val="00875B86"/>
    <w:rsid w:val="008762C4"/>
    <w:rsid w:val="008764A1"/>
    <w:rsid w:val="00880D92"/>
    <w:rsid w:val="00881103"/>
    <w:rsid w:val="00881E46"/>
    <w:rsid w:val="0088224E"/>
    <w:rsid w:val="00882409"/>
    <w:rsid w:val="00884F98"/>
    <w:rsid w:val="008868AA"/>
    <w:rsid w:val="00887642"/>
    <w:rsid w:val="00887AFD"/>
    <w:rsid w:val="008903EE"/>
    <w:rsid w:val="008910D1"/>
    <w:rsid w:val="008915D4"/>
    <w:rsid w:val="008916F3"/>
    <w:rsid w:val="0089260A"/>
    <w:rsid w:val="00893472"/>
    <w:rsid w:val="00893F13"/>
    <w:rsid w:val="00894D88"/>
    <w:rsid w:val="00895027"/>
    <w:rsid w:val="0089529A"/>
    <w:rsid w:val="00895C7A"/>
    <w:rsid w:val="00896307"/>
    <w:rsid w:val="008976E8"/>
    <w:rsid w:val="00897E9F"/>
    <w:rsid w:val="008A096C"/>
    <w:rsid w:val="008A0CAB"/>
    <w:rsid w:val="008A1C79"/>
    <w:rsid w:val="008A299F"/>
    <w:rsid w:val="008A305A"/>
    <w:rsid w:val="008A330F"/>
    <w:rsid w:val="008A3788"/>
    <w:rsid w:val="008A4A5E"/>
    <w:rsid w:val="008A5599"/>
    <w:rsid w:val="008A58C1"/>
    <w:rsid w:val="008A5BB1"/>
    <w:rsid w:val="008A7126"/>
    <w:rsid w:val="008A7CDE"/>
    <w:rsid w:val="008B0193"/>
    <w:rsid w:val="008B01B4"/>
    <w:rsid w:val="008B131B"/>
    <w:rsid w:val="008B19AF"/>
    <w:rsid w:val="008B1C25"/>
    <w:rsid w:val="008B1C4C"/>
    <w:rsid w:val="008B26D4"/>
    <w:rsid w:val="008B3142"/>
    <w:rsid w:val="008B3F53"/>
    <w:rsid w:val="008B4A60"/>
    <w:rsid w:val="008B5081"/>
    <w:rsid w:val="008B716A"/>
    <w:rsid w:val="008B7BF6"/>
    <w:rsid w:val="008B7C31"/>
    <w:rsid w:val="008C07BC"/>
    <w:rsid w:val="008C09D6"/>
    <w:rsid w:val="008C0A2B"/>
    <w:rsid w:val="008C0ED1"/>
    <w:rsid w:val="008C0EE6"/>
    <w:rsid w:val="008C1733"/>
    <w:rsid w:val="008C29BF"/>
    <w:rsid w:val="008C2A6E"/>
    <w:rsid w:val="008C2CA4"/>
    <w:rsid w:val="008C3BE5"/>
    <w:rsid w:val="008C499D"/>
    <w:rsid w:val="008C5334"/>
    <w:rsid w:val="008C55E6"/>
    <w:rsid w:val="008C6D29"/>
    <w:rsid w:val="008C6F49"/>
    <w:rsid w:val="008C7B98"/>
    <w:rsid w:val="008D01B4"/>
    <w:rsid w:val="008D1B5A"/>
    <w:rsid w:val="008D294B"/>
    <w:rsid w:val="008D3A49"/>
    <w:rsid w:val="008D4443"/>
    <w:rsid w:val="008D4BE1"/>
    <w:rsid w:val="008D4E55"/>
    <w:rsid w:val="008D4E56"/>
    <w:rsid w:val="008D532A"/>
    <w:rsid w:val="008D5702"/>
    <w:rsid w:val="008D6135"/>
    <w:rsid w:val="008D67EE"/>
    <w:rsid w:val="008D6DE4"/>
    <w:rsid w:val="008D7064"/>
    <w:rsid w:val="008E0658"/>
    <w:rsid w:val="008E0CBD"/>
    <w:rsid w:val="008E141B"/>
    <w:rsid w:val="008E224D"/>
    <w:rsid w:val="008E2AF5"/>
    <w:rsid w:val="008E2D60"/>
    <w:rsid w:val="008E33F6"/>
    <w:rsid w:val="008E3585"/>
    <w:rsid w:val="008E3593"/>
    <w:rsid w:val="008E3681"/>
    <w:rsid w:val="008E3799"/>
    <w:rsid w:val="008E3C8B"/>
    <w:rsid w:val="008E3DF9"/>
    <w:rsid w:val="008E4049"/>
    <w:rsid w:val="008E454E"/>
    <w:rsid w:val="008E544D"/>
    <w:rsid w:val="008E57B7"/>
    <w:rsid w:val="008E5840"/>
    <w:rsid w:val="008E5FF6"/>
    <w:rsid w:val="008E65E6"/>
    <w:rsid w:val="008E6DAB"/>
    <w:rsid w:val="008E7082"/>
    <w:rsid w:val="008F0624"/>
    <w:rsid w:val="008F075D"/>
    <w:rsid w:val="008F09D3"/>
    <w:rsid w:val="008F12E8"/>
    <w:rsid w:val="008F174D"/>
    <w:rsid w:val="008F17A1"/>
    <w:rsid w:val="008F1AEF"/>
    <w:rsid w:val="008F2DDF"/>
    <w:rsid w:val="008F362E"/>
    <w:rsid w:val="008F45C4"/>
    <w:rsid w:val="008F4608"/>
    <w:rsid w:val="008F4CD8"/>
    <w:rsid w:val="008F564B"/>
    <w:rsid w:val="008F56C3"/>
    <w:rsid w:val="008F5E5D"/>
    <w:rsid w:val="008F6931"/>
    <w:rsid w:val="008F69DA"/>
    <w:rsid w:val="008F6DEC"/>
    <w:rsid w:val="008F74FB"/>
    <w:rsid w:val="0090046A"/>
    <w:rsid w:val="00900567"/>
    <w:rsid w:val="009007BD"/>
    <w:rsid w:val="00900D48"/>
    <w:rsid w:val="00900ECF"/>
    <w:rsid w:val="00901069"/>
    <w:rsid w:val="00901D5F"/>
    <w:rsid w:val="00901E36"/>
    <w:rsid w:val="0090205A"/>
    <w:rsid w:val="00902184"/>
    <w:rsid w:val="00902405"/>
    <w:rsid w:val="00902ED3"/>
    <w:rsid w:val="00902FF1"/>
    <w:rsid w:val="0090376B"/>
    <w:rsid w:val="009038B0"/>
    <w:rsid w:val="00904285"/>
    <w:rsid w:val="00904BE0"/>
    <w:rsid w:val="00904FB2"/>
    <w:rsid w:val="009053D5"/>
    <w:rsid w:val="00906926"/>
    <w:rsid w:val="009069E4"/>
    <w:rsid w:val="00907E71"/>
    <w:rsid w:val="0091169E"/>
    <w:rsid w:val="00911C93"/>
    <w:rsid w:val="00911F78"/>
    <w:rsid w:val="00911FBD"/>
    <w:rsid w:val="00913B56"/>
    <w:rsid w:val="00913B9E"/>
    <w:rsid w:val="00914756"/>
    <w:rsid w:val="00914758"/>
    <w:rsid w:val="00914799"/>
    <w:rsid w:val="00914D28"/>
    <w:rsid w:val="0091500C"/>
    <w:rsid w:val="009158D9"/>
    <w:rsid w:val="00915F82"/>
    <w:rsid w:val="009161E5"/>
    <w:rsid w:val="009162E4"/>
    <w:rsid w:val="009164F5"/>
    <w:rsid w:val="00916CE1"/>
    <w:rsid w:val="00916F51"/>
    <w:rsid w:val="00917A96"/>
    <w:rsid w:val="0092013D"/>
    <w:rsid w:val="00920B26"/>
    <w:rsid w:val="009216A9"/>
    <w:rsid w:val="00924AC7"/>
    <w:rsid w:val="00924BC6"/>
    <w:rsid w:val="0092610C"/>
    <w:rsid w:val="00927B3C"/>
    <w:rsid w:val="00927C48"/>
    <w:rsid w:val="00927F86"/>
    <w:rsid w:val="00930B13"/>
    <w:rsid w:val="00930B4D"/>
    <w:rsid w:val="009318FF"/>
    <w:rsid w:val="00931C1A"/>
    <w:rsid w:val="00931D0C"/>
    <w:rsid w:val="00931E3E"/>
    <w:rsid w:val="00932684"/>
    <w:rsid w:val="0093301A"/>
    <w:rsid w:val="009332A7"/>
    <w:rsid w:val="00933A76"/>
    <w:rsid w:val="00933CC4"/>
    <w:rsid w:val="00935898"/>
    <w:rsid w:val="00935B1B"/>
    <w:rsid w:val="009366CC"/>
    <w:rsid w:val="00936D7C"/>
    <w:rsid w:val="00937512"/>
    <w:rsid w:val="009378B9"/>
    <w:rsid w:val="00937A48"/>
    <w:rsid w:val="00937D2E"/>
    <w:rsid w:val="0094097F"/>
    <w:rsid w:val="0094155B"/>
    <w:rsid w:val="00941D92"/>
    <w:rsid w:val="0094315E"/>
    <w:rsid w:val="00943419"/>
    <w:rsid w:val="00943556"/>
    <w:rsid w:val="00946766"/>
    <w:rsid w:val="009471A3"/>
    <w:rsid w:val="009473C4"/>
    <w:rsid w:val="00947B03"/>
    <w:rsid w:val="00950939"/>
    <w:rsid w:val="00950E5C"/>
    <w:rsid w:val="00952299"/>
    <w:rsid w:val="0095255B"/>
    <w:rsid w:val="0095454A"/>
    <w:rsid w:val="009545B6"/>
    <w:rsid w:val="009554C3"/>
    <w:rsid w:val="00955A49"/>
    <w:rsid w:val="0095704D"/>
    <w:rsid w:val="009600D6"/>
    <w:rsid w:val="009618EE"/>
    <w:rsid w:val="00961F55"/>
    <w:rsid w:val="0096216F"/>
    <w:rsid w:val="009658EF"/>
    <w:rsid w:val="009669A3"/>
    <w:rsid w:val="00966D3D"/>
    <w:rsid w:val="00966E7A"/>
    <w:rsid w:val="0096744A"/>
    <w:rsid w:val="00967765"/>
    <w:rsid w:val="00967DAB"/>
    <w:rsid w:val="00970E3A"/>
    <w:rsid w:val="0097159D"/>
    <w:rsid w:val="00971E66"/>
    <w:rsid w:val="00971E8C"/>
    <w:rsid w:val="00972542"/>
    <w:rsid w:val="009725A2"/>
    <w:rsid w:val="009727DF"/>
    <w:rsid w:val="009729E5"/>
    <w:rsid w:val="00972AA4"/>
    <w:rsid w:val="00973846"/>
    <w:rsid w:val="00973E53"/>
    <w:rsid w:val="00974BBF"/>
    <w:rsid w:val="00974E19"/>
    <w:rsid w:val="00975054"/>
    <w:rsid w:val="009752E5"/>
    <w:rsid w:val="009756A6"/>
    <w:rsid w:val="009760B6"/>
    <w:rsid w:val="00976588"/>
    <w:rsid w:val="0097699F"/>
    <w:rsid w:val="00977934"/>
    <w:rsid w:val="00977E6A"/>
    <w:rsid w:val="00980043"/>
    <w:rsid w:val="00980928"/>
    <w:rsid w:val="0098096B"/>
    <w:rsid w:val="009816DF"/>
    <w:rsid w:val="00981844"/>
    <w:rsid w:val="00981BB7"/>
    <w:rsid w:val="0098370C"/>
    <w:rsid w:val="00984F26"/>
    <w:rsid w:val="00985AD4"/>
    <w:rsid w:val="00985CFC"/>
    <w:rsid w:val="00986146"/>
    <w:rsid w:val="009866EE"/>
    <w:rsid w:val="009867E6"/>
    <w:rsid w:val="00986C4E"/>
    <w:rsid w:val="00986F65"/>
    <w:rsid w:val="009874EB"/>
    <w:rsid w:val="00987764"/>
    <w:rsid w:val="009904E7"/>
    <w:rsid w:val="00990A86"/>
    <w:rsid w:val="00991574"/>
    <w:rsid w:val="00991605"/>
    <w:rsid w:val="00991C57"/>
    <w:rsid w:val="009926D2"/>
    <w:rsid w:val="009932D2"/>
    <w:rsid w:val="00994680"/>
    <w:rsid w:val="00995A00"/>
    <w:rsid w:val="00995B9D"/>
    <w:rsid w:val="00996A5A"/>
    <w:rsid w:val="00996E97"/>
    <w:rsid w:val="00996F5E"/>
    <w:rsid w:val="00997EBA"/>
    <w:rsid w:val="009A0273"/>
    <w:rsid w:val="009A06E2"/>
    <w:rsid w:val="009A1180"/>
    <w:rsid w:val="009A190C"/>
    <w:rsid w:val="009A1E17"/>
    <w:rsid w:val="009A2372"/>
    <w:rsid w:val="009A34B7"/>
    <w:rsid w:val="009A4718"/>
    <w:rsid w:val="009A502C"/>
    <w:rsid w:val="009A6036"/>
    <w:rsid w:val="009A639D"/>
    <w:rsid w:val="009A679D"/>
    <w:rsid w:val="009A7B80"/>
    <w:rsid w:val="009B094E"/>
    <w:rsid w:val="009B1565"/>
    <w:rsid w:val="009B3622"/>
    <w:rsid w:val="009B3AE6"/>
    <w:rsid w:val="009B3F18"/>
    <w:rsid w:val="009B4568"/>
    <w:rsid w:val="009B508B"/>
    <w:rsid w:val="009B525E"/>
    <w:rsid w:val="009B53CA"/>
    <w:rsid w:val="009B6E42"/>
    <w:rsid w:val="009B770D"/>
    <w:rsid w:val="009B7A66"/>
    <w:rsid w:val="009B7B31"/>
    <w:rsid w:val="009B7B4F"/>
    <w:rsid w:val="009B7B56"/>
    <w:rsid w:val="009C00C0"/>
    <w:rsid w:val="009C02E2"/>
    <w:rsid w:val="009C0F7D"/>
    <w:rsid w:val="009C19B3"/>
    <w:rsid w:val="009C1F2D"/>
    <w:rsid w:val="009C1FED"/>
    <w:rsid w:val="009C1FFB"/>
    <w:rsid w:val="009C26AC"/>
    <w:rsid w:val="009C2964"/>
    <w:rsid w:val="009C53CA"/>
    <w:rsid w:val="009C5688"/>
    <w:rsid w:val="009C6961"/>
    <w:rsid w:val="009C7057"/>
    <w:rsid w:val="009C7699"/>
    <w:rsid w:val="009C7832"/>
    <w:rsid w:val="009D01B2"/>
    <w:rsid w:val="009D1703"/>
    <w:rsid w:val="009D1ED5"/>
    <w:rsid w:val="009D27E3"/>
    <w:rsid w:val="009D314F"/>
    <w:rsid w:val="009D3345"/>
    <w:rsid w:val="009D3B66"/>
    <w:rsid w:val="009D4022"/>
    <w:rsid w:val="009D460D"/>
    <w:rsid w:val="009D48CC"/>
    <w:rsid w:val="009D73F1"/>
    <w:rsid w:val="009D74EF"/>
    <w:rsid w:val="009E0ABC"/>
    <w:rsid w:val="009E1352"/>
    <w:rsid w:val="009E15D9"/>
    <w:rsid w:val="009E1BEB"/>
    <w:rsid w:val="009E2340"/>
    <w:rsid w:val="009E27F5"/>
    <w:rsid w:val="009E2BAE"/>
    <w:rsid w:val="009E3413"/>
    <w:rsid w:val="009E4587"/>
    <w:rsid w:val="009E46E2"/>
    <w:rsid w:val="009E49DE"/>
    <w:rsid w:val="009E4AA7"/>
    <w:rsid w:val="009E5C17"/>
    <w:rsid w:val="009E5FC4"/>
    <w:rsid w:val="009E6184"/>
    <w:rsid w:val="009E6624"/>
    <w:rsid w:val="009E734B"/>
    <w:rsid w:val="009F16D4"/>
    <w:rsid w:val="009F1AA7"/>
    <w:rsid w:val="009F1C89"/>
    <w:rsid w:val="009F1EED"/>
    <w:rsid w:val="009F2D26"/>
    <w:rsid w:val="009F2D59"/>
    <w:rsid w:val="009F2D6C"/>
    <w:rsid w:val="009F2F58"/>
    <w:rsid w:val="009F30CD"/>
    <w:rsid w:val="009F3562"/>
    <w:rsid w:val="009F52B8"/>
    <w:rsid w:val="009F6C26"/>
    <w:rsid w:val="009F75C7"/>
    <w:rsid w:val="009F7AA4"/>
    <w:rsid w:val="009F7E23"/>
    <w:rsid w:val="00A00535"/>
    <w:rsid w:val="00A019CE"/>
    <w:rsid w:val="00A01A8A"/>
    <w:rsid w:val="00A028AA"/>
    <w:rsid w:val="00A02ED4"/>
    <w:rsid w:val="00A02F42"/>
    <w:rsid w:val="00A058F7"/>
    <w:rsid w:val="00A05AE7"/>
    <w:rsid w:val="00A05C3C"/>
    <w:rsid w:val="00A07790"/>
    <w:rsid w:val="00A1006F"/>
    <w:rsid w:val="00A1014D"/>
    <w:rsid w:val="00A10974"/>
    <w:rsid w:val="00A114C8"/>
    <w:rsid w:val="00A11F19"/>
    <w:rsid w:val="00A12904"/>
    <w:rsid w:val="00A130F3"/>
    <w:rsid w:val="00A13195"/>
    <w:rsid w:val="00A146BE"/>
    <w:rsid w:val="00A16678"/>
    <w:rsid w:val="00A17987"/>
    <w:rsid w:val="00A20D58"/>
    <w:rsid w:val="00A210F9"/>
    <w:rsid w:val="00A21A5A"/>
    <w:rsid w:val="00A21C5D"/>
    <w:rsid w:val="00A21CBA"/>
    <w:rsid w:val="00A22C0B"/>
    <w:rsid w:val="00A23BA8"/>
    <w:rsid w:val="00A243B5"/>
    <w:rsid w:val="00A25092"/>
    <w:rsid w:val="00A2577C"/>
    <w:rsid w:val="00A25AEE"/>
    <w:rsid w:val="00A26262"/>
    <w:rsid w:val="00A26E8C"/>
    <w:rsid w:val="00A270D2"/>
    <w:rsid w:val="00A3094D"/>
    <w:rsid w:val="00A30A14"/>
    <w:rsid w:val="00A3104D"/>
    <w:rsid w:val="00A31363"/>
    <w:rsid w:val="00A31D66"/>
    <w:rsid w:val="00A31DB1"/>
    <w:rsid w:val="00A33A02"/>
    <w:rsid w:val="00A3439B"/>
    <w:rsid w:val="00A350C5"/>
    <w:rsid w:val="00A3524A"/>
    <w:rsid w:val="00A36987"/>
    <w:rsid w:val="00A373A3"/>
    <w:rsid w:val="00A373AC"/>
    <w:rsid w:val="00A37D87"/>
    <w:rsid w:val="00A41515"/>
    <w:rsid w:val="00A41ADC"/>
    <w:rsid w:val="00A41BFC"/>
    <w:rsid w:val="00A42D02"/>
    <w:rsid w:val="00A43156"/>
    <w:rsid w:val="00A43838"/>
    <w:rsid w:val="00A442BF"/>
    <w:rsid w:val="00A4448C"/>
    <w:rsid w:val="00A45A40"/>
    <w:rsid w:val="00A46527"/>
    <w:rsid w:val="00A472E7"/>
    <w:rsid w:val="00A47A3E"/>
    <w:rsid w:val="00A50A71"/>
    <w:rsid w:val="00A512FA"/>
    <w:rsid w:val="00A529BA"/>
    <w:rsid w:val="00A5424C"/>
    <w:rsid w:val="00A5436B"/>
    <w:rsid w:val="00A54434"/>
    <w:rsid w:val="00A54656"/>
    <w:rsid w:val="00A548BF"/>
    <w:rsid w:val="00A554D4"/>
    <w:rsid w:val="00A55DF4"/>
    <w:rsid w:val="00A55E5E"/>
    <w:rsid w:val="00A567D7"/>
    <w:rsid w:val="00A60341"/>
    <w:rsid w:val="00A60FED"/>
    <w:rsid w:val="00A617D5"/>
    <w:rsid w:val="00A621D6"/>
    <w:rsid w:val="00A624F1"/>
    <w:rsid w:val="00A6297F"/>
    <w:rsid w:val="00A62980"/>
    <w:rsid w:val="00A62A20"/>
    <w:rsid w:val="00A62F98"/>
    <w:rsid w:val="00A63131"/>
    <w:rsid w:val="00A648CC"/>
    <w:rsid w:val="00A6541A"/>
    <w:rsid w:val="00A654A7"/>
    <w:rsid w:val="00A654D3"/>
    <w:rsid w:val="00A65A11"/>
    <w:rsid w:val="00A65D81"/>
    <w:rsid w:val="00A662DC"/>
    <w:rsid w:val="00A669ED"/>
    <w:rsid w:val="00A66CC1"/>
    <w:rsid w:val="00A67109"/>
    <w:rsid w:val="00A67D57"/>
    <w:rsid w:val="00A70451"/>
    <w:rsid w:val="00A71F2F"/>
    <w:rsid w:val="00A72415"/>
    <w:rsid w:val="00A73EFB"/>
    <w:rsid w:val="00A7408F"/>
    <w:rsid w:val="00A74091"/>
    <w:rsid w:val="00A74545"/>
    <w:rsid w:val="00A7497F"/>
    <w:rsid w:val="00A74ADD"/>
    <w:rsid w:val="00A74D48"/>
    <w:rsid w:val="00A7575B"/>
    <w:rsid w:val="00A76DC1"/>
    <w:rsid w:val="00A77188"/>
    <w:rsid w:val="00A772AB"/>
    <w:rsid w:val="00A77C4F"/>
    <w:rsid w:val="00A80293"/>
    <w:rsid w:val="00A80740"/>
    <w:rsid w:val="00A81704"/>
    <w:rsid w:val="00A839FB"/>
    <w:rsid w:val="00A83AA5"/>
    <w:rsid w:val="00A83E7C"/>
    <w:rsid w:val="00A84494"/>
    <w:rsid w:val="00A85232"/>
    <w:rsid w:val="00A857B4"/>
    <w:rsid w:val="00A860A0"/>
    <w:rsid w:val="00A860FF"/>
    <w:rsid w:val="00A86258"/>
    <w:rsid w:val="00A86885"/>
    <w:rsid w:val="00A906D3"/>
    <w:rsid w:val="00A90C5D"/>
    <w:rsid w:val="00A90CC3"/>
    <w:rsid w:val="00A911CC"/>
    <w:rsid w:val="00A91712"/>
    <w:rsid w:val="00A918FE"/>
    <w:rsid w:val="00A91FF2"/>
    <w:rsid w:val="00A92700"/>
    <w:rsid w:val="00A92B6F"/>
    <w:rsid w:val="00A93018"/>
    <w:rsid w:val="00A93379"/>
    <w:rsid w:val="00A93A67"/>
    <w:rsid w:val="00A945A6"/>
    <w:rsid w:val="00A946F2"/>
    <w:rsid w:val="00A94B6F"/>
    <w:rsid w:val="00A94E17"/>
    <w:rsid w:val="00A95875"/>
    <w:rsid w:val="00A96BB4"/>
    <w:rsid w:val="00AA020B"/>
    <w:rsid w:val="00AA0CE7"/>
    <w:rsid w:val="00AA22C8"/>
    <w:rsid w:val="00AA29C4"/>
    <w:rsid w:val="00AA33EB"/>
    <w:rsid w:val="00AA42D3"/>
    <w:rsid w:val="00AA516E"/>
    <w:rsid w:val="00AA574F"/>
    <w:rsid w:val="00AA746C"/>
    <w:rsid w:val="00AA7BF8"/>
    <w:rsid w:val="00AB0983"/>
    <w:rsid w:val="00AB142C"/>
    <w:rsid w:val="00AB1EB6"/>
    <w:rsid w:val="00AB23C7"/>
    <w:rsid w:val="00AB3D1A"/>
    <w:rsid w:val="00AB3F1F"/>
    <w:rsid w:val="00AB40E5"/>
    <w:rsid w:val="00AB4282"/>
    <w:rsid w:val="00AB4E6D"/>
    <w:rsid w:val="00AB6A42"/>
    <w:rsid w:val="00AB798B"/>
    <w:rsid w:val="00AB7C71"/>
    <w:rsid w:val="00AC022B"/>
    <w:rsid w:val="00AC04F7"/>
    <w:rsid w:val="00AC0915"/>
    <w:rsid w:val="00AC0CC5"/>
    <w:rsid w:val="00AC104C"/>
    <w:rsid w:val="00AC1D8D"/>
    <w:rsid w:val="00AC23C5"/>
    <w:rsid w:val="00AC24C4"/>
    <w:rsid w:val="00AC3A83"/>
    <w:rsid w:val="00AC3CB7"/>
    <w:rsid w:val="00AC3DB5"/>
    <w:rsid w:val="00AC4207"/>
    <w:rsid w:val="00AC42FF"/>
    <w:rsid w:val="00AC430C"/>
    <w:rsid w:val="00AC4F8F"/>
    <w:rsid w:val="00AC5936"/>
    <w:rsid w:val="00AC5C03"/>
    <w:rsid w:val="00AC77DD"/>
    <w:rsid w:val="00AD050E"/>
    <w:rsid w:val="00AD0D05"/>
    <w:rsid w:val="00AD1437"/>
    <w:rsid w:val="00AD1F45"/>
    <w:rsid w:val="00AD21D4"/>
    <w:rsid w:val="00AD2CF5"/>
    <w:rsid w:val="00AD2D40"/>
    <w:rsid w:val="00AD3203"/>
    <w:rsid w:val="00AD34E1"/>
    <w:rsid w:val="00AD3898"/>
    <w:rsid w:val="00AD40F5"/>
    <w:rsid w:val="00AD52BA"/>
    <w:rsid w:val="00AD57A6"/>
    <w:rsid w:val="00AD6772"/>
    <w:rsid w:val="00AD76A6"/>
    <w:rsid w:val="00AE0C1B"/>
    <w:rsid w:val="00AE1458"/>
    <w:rsid w:val="00AE193A"/>
    <w:rsid w:val="00AE20F7"/>
    <w:rsid w:val="00AE22F7"/>
    <w:rsid w:val="00AE2B3F"/>
    <w:rsid w:val="00AE396A"/>
    <w:rsid w:val="00AE4C80"/>
    <w:rsid w:val="00AE6345"/>
    <w:rsid w:val="00AE64B7"/>
    <w:rsid w:val="00AE68DB"/>
    <w:rsid w:val="00AE7152"/>
    <w:rsid w:val="00AE727A"/>
    <w:rsid w:val="00AF00A7"/>
    <w:rsid w:val="00AF06FD"/>
    <w:rsid w:val="00AF0817"/>
    <w:rsid w:val="00AF0A24"/>
    <w:rsid w:val="00AF181B"/>
    <w:rsid w:val="00AF20D3"/>
    <w:rsid w:val="00AF26BB"/>
    <w:rsid w:val="00AF2A03"/>
    <w:rsid w:val="00AF400B"/>
    <w:rsid w:val="00AF5561"/>
    <w:rsid w:val="00AF77C9"/>
    <w:rsid w:val="00B01628"/>
    <w:rsid w:val="00B019B1"/>
    <w:rsid w:val="00B01BDD"/>
    <w:rsid w:val="00B026B3"/>
    <w:rsid w:val="00B02AC0"/>
    <w:rsid w:val="00B03155"/>
    <w:rsid w:val="00B0319B"/>
    <w:rsid w:val="00B0325F"/>
    <w:rsid w:val="00B03309"/>
    <w:rsid w:val="00B039B3"/>
    <w:rsid w:val="00B04277"/>
    <w:rsid w:val="00B049DB"/>
    <w:rsid w:val="00B04C98"/>
    <w:rsid w:val="00B05150"/>
    <w:rsid w:val="00B05288"/>
    <w:rsid w:val="00B05888"/>
    <w:rsid w:val="00B0598B"/>
    <w:rsid w:val="00B05F03"/>
    <w:rsid w:val="00B068A3"/>
    <w:rsid w:val="00B06CD1"/>
    <w:rsid w:val="00B06D04"/>
    <w:rsid w:val="00B072C3"/>
    <w:rsid w:val="00B108D9"/>
    <w:rsid w:val="00B10E1B"/>
    <w:rsid w:val="00B11663"/>
    <w:rsid w:val="00B1266F"/>
    <w:rsid w:val="00B129D8"/>
    <w:rsid w:val="00B12C3C"/>
    <w:rsid w:val="00B14B51"/>
    <w:rsid w:val="00B1508C"/>
    <w:rsid w:val="00B15100"/>
    <w:rsid w:val="00B1671D"/>
    <w:rsid w:val="00B17CCA"/>
    <w:rsid w:val="00B17FC9"/>
    <w:rsid w:val="00B204ED"/>
    <w:rsid w:val="00B20DA7"/>
    <w:rsid w:val="00B21239"/>
    <w:rsid w:val="00B216FB"/>
    <w:rsid w:val="00B2170D"/>
    <w:rsid w:val="00B220BE"/>
    <w:rsid w:val="00B226EB"/>
    <w:rsid w:val="00B22D5A"/>
    <w:rsid w:val="00B23F0D"/>
    <w:rsid w:val="00B2496E"/>
    <w:rsid w:val="00B24D16"/>
    <w:rsid w:val="00B251F8"/>
    <w:rsid w:val="00B265D3"/>
    <w:rsid w:val="00B2689A"/>
    <w:rsid w:val="00B26D05"/>
    <w:rsid w:val="00B26E43"/>
    <w:rsid w:val="00B2704F"/>
    <w:rsid w:val="00B303A4"/>
    <w:rsid w:val="00B31FA9"/>
    <w:rsid w:val="00B31FC2"/>
    <w:rsid w:val="00B32560"/>
    <w:rsid w:val="00B32DA5"/>
    <w:rsid w:val="00B33B96"/>
    <w:rsid w:val="00B342EC"/>
    <w:rsid w:val="00B34DB4"/>
    <w:rsid w:val="00B34E89"/>
    <w:rsid w:val="00B351F6"/>
    <w:rsid w:val="00B357CA"/>
    <w:rsid w:val="00B3585F"/>
    <w:rsid w:val="00B35A68"/>
    <w:rsid w:val="00B35B32"/>
    <w:rsid w:val="00B35CAE"/>
    <w:rsid w:val="00B35E8B"/>
    <w:rsid w:val="00B36EFB"/>
    <w:rsid w:val="00B36F55"/>
    <w:rsid w:val="00B37038"/>
    <w:rsid w:val="00B37A66"/>
    <w:rsid w:val="00B37AD6"/>
    <w:rsid w:val="00B40D74"/>
    <w:rsid w:val="00B4129E"/>
    <w:rsid w:val="00B41A32"/>
    <w:rsid w:val="00B41B01"/>
    <w:rsid w:val="00B42D63"/>
    <w:rsid w:val="00B42F60"/>
    <w:rsid w:val="00B440F4"/>
    <w:rsid w:val="00B44FD0"/>
    <w:rsid w:val="00B45160"/>
    <w:rsid w:val="00B45F22"/>
    <w:rsid w:val="00B47469"/>
    <w:rsid w:val="00B4798D"/>
    <w:rsid w:val="00B50355"/>
    <w:rsid w:val="00B50855"/>
    <w:rsid w:val="00B5141E"/>
    <w:rsid w:val="00B52678"/>
    <w:rsid w:val="00B54CB1"/>
    <w:rsid w:val="00B5691B"/>
    <w:rsid w:val="00B56A02"/>
    <w:rsid w:val="00B56C34"/>
    <w:rsid w:val="00B56CA3"/>
    <w:rsid w:val="00B56ED2"/>
    <w:rsid w:val="00B56F7E"/>
    <w:rsid w:val="00B57813"/>
    <w:rsid w:val="00B60EA5"/>
    <w:rsid w:val="00B61FEC"/>
    <w:rsid w:val="00B630DE"/>
    <w:rsid w:val="00B63866"/>
    <w:rsid w:val="00B638AA"/>
    <w:rsid w:val="00B63BEB"/>
    <w:rsid w:val="00B64678"/>
    <w:rsid w:val="00B647AB"/>
    <w:rsid w:val="00B64DEE"/>
    <w:rsid w:val="00B65384"/>
    <w:rsid w:val="00B65829"/>
    <w:rsid w:val="00B6585C"/>
    <w:rsid w:val="00B65B87"/>
    <w:rsid w:val="00B66B81"/>
    <w:rsid w:val="00B67040"/>
    <w:rsid w:val="00B671B8"/>
    <w:rsid w:val="00B674F2"/>
    <w:rsid w:val="00B705BC"/>
    <w:rsid w:val="00B7077A"/>
    <w:rsid w:val="00B718C6"/>
    <w:rsid w:val="00B73B66"/>
    <w:rsid w:val="00B73F29"/>
    <w:rsid w:val="00B74021"/>
    <w:rsid w:val="00B7536E"/>
    <w:rsid w:val="00B75E18"/>
    <w:rsid w:val="00B76B37"/>
    <w:rsid w:val="00B77335"/>
    <w:rsid w:val="00B77670"/>
    <w:rsid w:val="00B77F73"/>
    <w:rsid w:val="00B81C32"/>
    <w:rsid w:val="00B82BC6"/>
    <w:rsid w:val="00B82EA3"/>
    <w:rsid w:val="00B8338D"/>
    <w:rsid w:val="00B83F0F"/>
    <w:rsid w:val="00B8489E"/>
    <w:rsid w:val="00B84DA0"/>
    <w:rsid w:val="00B84F1F"/>
    <w:rsid w:val="00B85168"/>
    <w:rsid w:val="00B8540D"/>
    <w:rsid w:val="00B85474"/>
    <w:rsid w:val="00B865E0"/>
    <w:rsid w:val="00B86715"/>
    <w:rsid w:val="00B8708B"/>
    <w:rsid w:val="00B87153"/>
    <w:rsid w:val="00B9042E"/>
    <w:rsid w:val="00B93079"/>
    <w:rsid w:val="00B9358B"/>
    <w:rsid w:val="00B93643"/>
    <w:rsid w:val="00B948E2"/>
    <w:rsid w:val="00B951A8"/>
    <w:rsid w:val="00B954B2"/>
    <w:rsid w:val="00B95DAE"/>
    <w:rsid w:val="00B96410"/>
    <w:rsid w:val="00B96A40"/>
    <w:rsid w:val="00B97349"/>
    <w:rsid w:val="00BA025D"/>
    <w:rsid w:val="00BA0542"/>
    <w:rsid w:val="00BA09B0"/>
    <w:rsid w:val="00BA13B6"/>
    <w:rsid w:val="00BA2B50"/>
    <w:rsid w:val="00BA2E71"/>
    <w:rsid w:val="00BA2EF8"/>
    <w:rsid w:val="00BA327B"/>
    <w:rsid w:val="00BA34F4"/>
    <w:rsid w:val="00BA3E7A"/>
    <w:rsid w:val="00BA4237"/>
    <w:rsid w:val="00BA4A3C"/>
    <w:rsid w:val="00BA5162"/>
    <w:rsid w:val="00BA5887"/>
    <w:rsid w:val="00BA5A15"/>
    <w:rsid w:val="00BA5B01"/>
    <w:rsid w:val="00BA6A3B"/>
    <w:rsid w:val="00BA6BBF"/>
    <w:rsid w:val="00BA6CA1"/>
    <w:rsid w:val="00BA71C5"/>
    <w:rsid w:val="00BA7348"/>
    <w:rsid w:val="00BA7BBE"/>
    <w:rsid w:val="00BA7E5A"/>
    <w:rsid w:val="00BA7ED6"/>
    <w:rsid w:val="00BB01F4"/>
    <w:rsid w:val="00BB05ED"/>
    <w:rsid w:val="00BB0C91"/>
    <w:rsid w:val="00BB0FE1"/>
    <w:rsid w:val="00BB1A01"/>
    <w:rsid w:val="00BB1CCD"/>
    <w:rsid w:val="00BB2DC0"/>
    <w:rsid w:val="00BB2F65"/>
    <w:rsid w:val="00BB364B"/>
    <w:rsid w:val="00BB4B82"/>
    <w:rsid w:val="00BB7D97"/>
    <w:rsid w:val="00BC0001"/>
    <w:rsid w:val="00BC0359"/>
    <w:rsid w:val="00BC1F1C"/>
    <w:rsid w:val="00BC2333"/>
    <w:rsid w:val="00BC3415"/>
    <w:rsid w:val="00BC3760"/>
    <w:rsid w:val="00BC3A72"/>
    <w:rsid w:val="00BC3AFF"/>
    <w:rsid w:val="00BC3ED2"/>
    <w:rsid w:val="00BC3FB1"/>
    <w:rsid w:val="00BC4EC8"/>
    <w:rsid w:val="00BC4EF2"/>
    <w:rsid w:val="00BC5D55"/>
    <w:rsid w:val="00BC5D86"/>
    <w:rsid w:val="00BC674E"/>
    <w:rsid w:val="00BC6E43"/>
    <w:rsid w:val="00BC76EA"/>
    <w:rsid w:val="00BD0363"/>
    <w:rsid w:val="00BD0767"/>
    <w:rsid w:val="00BD08B2"/>
    <w:rsid w:val="00BD0AA6"/>
    <w:rsid w:val="00BD0B0C"/>
    <w:rsid w:val="00BD0D65"/>
    <w:rsid w:val="00BD1B3C"/>
    <w:rsid w:val="00BD26E6"/>
    <w:rsid w:val="00BD28B6"/>
    <w:rsid w:val="00BD3653"/>
    <w:rsid w:val="00BD381E"/>
    <w:rsid w:val="00BD3ED8"/>
    <w:rsid w:val="00BD5B4E"/>
    <w:rsid w:val="00BD5DE2"/>
    <w:rsid w:val="00BD60CD"/>
    <w:rsid w:val="00BD6287"/>
    <w:rsid w:val="00BD66DB"/>
    <w:rsid w:val="00BD6AC2"/>
    <w:rsid w:val="00BD7013"/>
    <w:rsid w:val="00BD70E8"/>
    <w:rsid w:val="00BE0171"/>
    <w:rsid w:val="00BE0C3E"/>
    <w:rsid w:val="00BE0E1A"/>
    <w:rsid w:val="00BE10DF"/>
    <w:rsid w:val="00BE1277"/>
    <w:rsid w:val="00BE1CF1"/>
    <w:rsid w:val="00BE208F"/>
    <w:rsid w:val="00BE23AF"/>
    <w:rsid w:val="00BE3724"/>
    <w:rsid w:val="00BE46F7"/>
    <w:rsid w:val="00BE4896"/>
    <w:rsid w:val="00BE57CD"/>
    <w:rsid w:val="00BE5B98"/>
    <w:rsid w:val="00BE65DE"/>
    <w:rsid w:val="00BE6A1B"/>
    <w:rsid w:val="00BE7208"/>
    <w:rsid w:val="00BE72A3"/>
    <w:rsid w:val="00BE73F7"/>
    <w:rsid w:val="00BF084E"/>
    <w:rsid w:val="00BF2D39"/>
    <w:rsid w:val="00BF301F"/>
    <w:rsid w:val="00BF31A9"/>
    <w:rsid w:val="00BF48C9"/>
    <w:rsid w:val="00BF533A"/>
    <w:rsid w:val="00BF5898"/>
    <w:rsid w:val="00BF60F4"/>
    <w:rsid w:val="00BF64F2"/>
    <w:rsid w:val="00BF7904"/>
    <w:rsid w:val="00C001F8"/>
    <w:rsid w:val="00C00A25"/>
    <w:rsid w:val="00C01099"/>
    <w:rsid w:val="00C01B06"/>
    <w:rsid w:val="00C01C17"/>
    <w:rsid w:val="00C02505"/>
    <w:rsid w:val="00C03216"/>
    <w:rsid w:val="00C0324F"/>
    <w:rsid w:val="00C03389"/>
    <w:rsid w:val="00C03633"/>
    <w:rsid w:val="00C04846"/>
    <w:rsid w:val="00C04B7D"/>
    <w:rsid w:val="00C04D6A"/>
    <w:rsid w:val="00C05D45"/>
    <w:rsid w:val="00C062EA"/>
    <w:rsid w:val="00C06348"/>
    <w:rsid w:val="00C0648C"/>
    <w:rsid w:val="00C06746"/>
    <w:rsid w:val="00C069B2"/>
    <w:rsid w:val="00C07684"/>
    <w:rsid w:val="00C0771F"/>
    <w:rsid w:val="00C10576"/>
    <w:rsid w:val="00C10E01"/>
    <w:rsid w:val="00C11296"/>
    <w:rsid w:val="00C11C9D"/>
    <w:rsid w:val="00C13166"/>
    <w:rsid w:val="00C1376C"/>
    <w:rsid w:val="00C14271"/>
    <w:rsid w:val="00C14458"/>
    <w:rsid w:val="00C15719"/>
    <w:rsid w:val="00C157DD"/>
    <w:rsid w:val="00C16256"/>
    <w:rsid w:val="00C16392"/>
    <w:rsid w:val="00C16711"/>
    <w:rsid w:val="00C1788A"/>
    <w:rsid w:val="00C204BC"/>
    <w:rsid w:val="00C206AF"/>
    <w:rsid w:val="00C20AEF"/>
    <w:rsid w:val="00C20EA4"/>
    <w:rsid w:val="00C20F97"/>
    <w:rsid w:val="00C21AF5"/>
    <w:rsid w:val="00C21E81"/>
    <w:rsid w:val="00C21F1E"/>
    <w:rsid w:val="00C22ABC"/>
    <w:rsid w:val="00C2356E"/>
    <w:rsid w:val="00C238CF"/>
    <w:rsid w:val="00C23A3E"/>
    <w:rsid w:val="00C23C4E"/>
    <w:rsid w:val="00C23FB7"/>
    <w:rsid w:val="00C24476"/>
    <w:rsid w:val="00C250B2"/>
    <w:rsid w:val="00C261BA"/>
    <w:rsid w:val="00C26206"/>
    <w:rsid w:val="00C27BE4"/>
    <w:rsid w:val="00C3036F"/>
    <w:rsid w:val="00C308CE"/>
    <w:rsid w:val="00C3163A"/>
    <w:rsid w:val="00C320F0"/>
    <w:rsid w:val="00C3264B"/>
    <w:rsid w:val="00C32B77"/>
    <w:rsid w:val="00C33CA5"/>
    <w:rsid w:val="00C33F88"/>
    <w:rsid w:val="00C358B7"/>
    <w:rsid w:val="00C35A86"/>
    <w:rsid w:val="00C35CE5"/>
    <w:rsid w:val="00C35DA7"/>
    <w:rsid w:val="00C365C7"/>
    <w:rsid w:val="00C37597"/>
    <w:rsid w:val="00C37BFD"/>
    <w:rsid w:val="00C40634"/>
    <w:rsid w:val="00C415D8"/>
    <w:rsid w:val="00C421F1"/>
    <w:rsid w:val="00C43F25"/>
    <w:rsid w:val="00C43FBF"/>
    <w:rsid w:val="00C451A4"/>
    <w:rsid w:val="00C4653C"/>
    <w:rsid w:val="00C4660E"/>
    <w:rsid w:val="00C47035"/>
    <w:rsid w:val="00C4714E"/>
    <w:rsid w:val="00C472BF"/>
    <w:rsid w:val="00C473E7"/>
    <w:rsid w:val="00C500BA"/>
    <w:rsid w:val="00C5053C"/>
    <w:rsid w:val="00C506F3"/>
    <w:rsid w:val="00C508B9"/>
    <w:rsid w:val="00C509FF"/>
    <w:rsid w:val="00C50E97"/>
    <w:rsid w:val="00C51391"/>
    <w:rsid w:val="00C517E8"/>
    <w:rsid w:val="00C51B8E"/>
    <w:rsid w:val="00C52AD1"/>
    <w:rsid w:val="00C52C7E"/>
    <w:rsid w:val="00C537F2"/>
    <w:rsid w:val="00C54657"/>
    <w:rsid w:val="00C54BDF"/>
    <w:rsid w:val="00C57F18"/>
    <w:rsid w:val="00C57FDF"/>
    <w:rsid w:val="00C60954"/>
    <w:rsid w:val="00C60A48"/>
    <w:rsid w:val="00C615EE"/>
    <w:rsid w:val="00C61EF6"/>
    <w:rsid w:val="00C623BB"/>
    <w:rsid w:val="00C623CD"/>
    <w:rsid w:val="00C625A4"/>
    <w:rsid w:val="00C62F0B"/>
    <w:rsid w:val="00C639C7"/>
    <w:rsid w:val="00C6400D"/>
    <w:rsid w:val="00C64FFC"/>
    <w:rsid w:val="00C663D6"/>
    <w:rsid w:val="00C6718B"/>
    <w:rsid w:val="00C672A3"/>
    <w:rsid w:val="00C677F5"/>
    <w:rsid w:val="00C6786E"/>
    <w:rsid w:val="00C70453"/>
    <w:rsid w:val="00C71BD9"/>
    <w:rsid w:val="00C72422"/>
    <w:rsid w:val="00C72E66"/>
    <w:rsid w:val="00C73258"/>
    <w:rsid w:val="00C73345"/>
    <w:rsid w:val="00C7381F"/>
    <w:rsid w:val="00C74D7C"/>
    <w:rsid w:val="00C75666"/>
    <w:rsid w:val="00C76B89"/>
    <w:rsid w:val="00C77481"/>
    <w:rsid w:val="00C77CB1"/>
    <w:rsid w:val="00C80851"/>
    <w:rsid w:val="00C80BB9"/>
    <w:rsid w:val="00C82821"/>
    <w:rsid w:val="00C82A66"/>
    <w:rsid w:val="00C82DD4"/>
    <w:rsid w:val="00C82DF0"/>
    <w:rsid w:val="00C843F4"/>
    <w:rsid w:val="00C8447C"/>
    <w:rsid w:val="00C857AC"/>
    <w:rsid w:val="00C85B6C"/>
    <w:rsid w:val="00C85B9A"/>
    <w:rsid w:val="00C86027"/>
    <w:rsid w:val="00C86A4F"/>
    <w:rsid w:val="00C90017"/>
    <w:rsid w:val="00C90624"/>
    <w:rsid w:val="00C9112F"/>
    <w:rsid w:val="00C9119B"/>
    <w:rsid w:val="00C92AE8"/>
    <w:rsid w:val="00C932DA"/>
    <w:rsid w:val="00C935B3"/>
    <w:rsid w:val="00C94A45"/>
    <w:rsid w:val="00C94A4E"/>
    <w:rsid w:val="00C950B6"/>
    <w:rsid w:val="00C9519A"/>
    <w:rsid w:val="00C95638"/>
    <w:rsid w:val="00C9631C"/>
    <w:rsid w:val="00C96705"/>
    <w:rsid w:val="00C97124"/>
    <w:rsid w:val="00C97919"/>
    <w:rsid w:val="00C97A27"/>
    <w:rsid w:val="00CA0722"/>
    <w:rsid w:val="00CA0BF3"/>
    <w:rsid w:val="00CA0E3C"/>
    <w:rsid w:val="00CA420A"/>
    <w:rsid w:val="00CA6264"/>
    <w:rsid w:val="00CA62F6"/>
    <w:rsid w:val="00CB0CF1"/>
    <w:rsid w:val="00CB111A"/>
    <w:rsid w:val="00CB18D8"/>
    <w:rsid w:val="00CB2C2D"/>
    <w:rsid w:val="00CB322B"/>
    <w:rsid w:val="00CB33BE"/>
    <w:rsid w:val="00CB3519"/>
    <w:rsid w:val="00CB3763"/>
    <w:rsid w:val="00CB3A25"/>
    <w:rsid w:val="00CB540B"/>
    <w:rsid w:val="00CB57D0"/>
    <w:rsid w:val="00CB70B5"/>
    <w:rsid w:val="00CC0DBB"/>
    <w:rsid w:val="00CC0FE1"/>
    <w:rsid w:val="00CC18E1"/>
    <w:rsid w:val="00CC23EB"/>
    <w:rsid w:val="00CC274E"/>
    <w:rsid w:val="00CC27A9"/>
    <w:rsid w:val="00CC2C5D"/>
    <w:rsid w:val="00CC3F54"/>
    <w:rsid w:val="00CC40EE"/>
    <w:rsid w:val="00CC4865"/>
    <w:rsid w:val="00CC4EF4"/>
    <w:rsid w:val="00CC65DB"/>
    <w:rsid w:val="00CC68EA"/>
    <w:rsid w:val="00CC7162"/>
    <w:rsid w:val="00CD0BE9"/>
    <w:rsid w:val="00CD1393"/>
    <w:rsid w:val="00CD3155"/>
    <w:rsid w:val="00CD399C"/>
    <w:rsid w:val="00CD4226"/>
    <w:rsid w:val="00CD4D18"/>
    <w:rsid w:val="00CD5015"/>
    <w:rsid w:val="00CD71A2"/>
    <w:rsid w:val="00CE0433"/>
    <w:rsid w:val="00CE051E"/>
    <w:rsid w:val="00CE1770"/>
    <w:rsid w:val="00CE1D9E"/>
    <w:rsid w:val="00CE2AF4"/>
    <w:rsid w:val="00CE30EA"/>
    <w:rsid w:val="00CE3516"/>
    <w:rsid w:val="00CE3E6E"/>
    <w:rsid w:val="00CE41CE"/>
    <w:rsid w:val="00CE483A"/>
    <w:rsid w:val="00CE547F"/>
    <w:rsid w:val="00CE69B0"/>
    <w:rsid w:val="00CE74AC"/>
    <w:rsid w:val="00CE7A36"/>
    <w:rsid w:val="00CF08CC"/>
    <w:rsid w:val="00CF0A48"/>
    <w:rsid w:val="00CF1BA9"/>
    <w:rsid w:val="00CF2394"/>
    <w:rsid w:val="00CF23F1"/>
    <w:rsid w:val="00CF25AF"/>
    <w:rsid w:val="00CF2DD4"/>
    <w:rsid w:val="00CF35E8"/>
    <w:rsid w:val="00CF3CA5"/>
    <w:rsid w:val="00CF4C8D"/>
    <w:rsid w:val="00CF4D0D"/>
    <w:rsid w:val="00CF4E87"/>
    <w:rsid w:val="00CF5AED"/>
    <w:rsid w:val="00CF5B42"/>
    <w:rsid w:val="00CF6220"/>
    <w:rsid w:val="00CF6E2F"/>
    <w:rsid w:val="00CF7B0B"/>
    <w:rsid w:val="00CF7CF6"/>
    <w:rsid w:val="00D006E4"/>
    <w:rsid w:val="00D013D5"/>
    <w:rsid w:val="00D013EB"/>
    <w:rsid w:val="00D03665"/>
    <w:rsid w:val="00D036FB"/>
    <w:rsid w:val="00D0412E"/>
    <w:rsid w:val="00D047CF"/>
    <w:rsid w:val="00D04BA4"/>
    <w:rsid w:val="00D04CB0"/>
    <w:rsid w:val="00D06FBB"/>
    <w:rsid w:val="00D0712C"/>
    <w:rsid w:val="00D073C2"/>
    <w:rsid w:val="00D07C9A"/>
    <w:rsid w:val="00D10046"/>
    <w:rsid w:val="00D10584"/>
    <w:rsid w:val="00D1136D"/>
    <w:rsid w:val="00D114A2"/>
    <w:rsid w:val="00D1191E"/>
    <w:rsid w:val="00D11B17"/>
    <w:rsid w:val="00D11DE3"/>
    <w:rsid w:val="00D133AC"/>
    <w:rsid w:val="00D13794"/>
    <w:rsid w:val="00D13DC9"/>
    <w:rsid w:val="00D149E2"/>
    <w:rsid w:val="00D14BF4"/>
    <w:rsid w:val="00D14FC7"/>
    <w:rsid w:val="00D15BD2"/>
    <w:rsid w:val="00D15C23"/>
    <w:rsid w:val="00D166A2"/>
    <w:rsid w:val="00D203AB"/>
    <w:rsid w:val="00D20720"/>
    <w:rsid w:val="00D2082D"/>
    <w:rsid w:val="00D21551"/>
    <w:rsid w:val="00D22635"/>
    <w:rsid w:val="00D2263A"/>
    <w:rsid w:val="00D22B86"/>
    <w:rsid w:val="00D238E9"/>
    <w:rsid w:val="00D23B96"/>
    <w:rsid w:val="00D2477C"/>
    <w:rsid w:val="00D24EF8"/>
    <w:rsid w:val="00D25300"/>
    <w:rsid w:val="00D253EF"/>
    <w:rsid w:val="00D257C7"/>
    <w:rsid w:val="00D25DF8"/>
    <w:rsid w:val="00D2621E"/>
    <w:rsid w:val="00D271EF"/>
    <w:rsid w:val="00D27444"/>
    <w:rsid w:val="00D30951"/>
    <w:rsid w:val="00D30C2D"/>
    <w:rsid w:val="00D30E9D"/>
    <w:rsid w:val="00D315F4"/>
    <w:rsid w:val="00D321B4"/>
    <w:rsid w:val="00D32897"/>
    <w:rsid w:val="00D3315B"/>
    <w:rsid w:val="00D33A40"/>
    <w:rsid w:val="00D33E3D"/>
    <w:rsid w:val="00D33EDB"/>
    <w:rsid w:val="00D3451D"/>
    <w:rsid w:val="00D35D88"/>
    <w:rsid w:val="00D36020"/>
    <w:rsid w:val="00D37143"/>
    <w:rsid w:val="00D372A1"/>
    <w:rsid w:val="00D37346"/>
    <w:rsid w:val="00D375FD"/>
    <w:rsid w:val="00D37B7B"/>
    <w:rsid w:val="00D403CE"/>
    <w:rsid w:val="00D40BD6"/>
    <w:rsid w:val="00D40D13"/>
    <w:rsid w:val="00D427B9"/>
    <w:rsid w:val="00D42886"/>
    <w:rsid w:val="00D434CF"/>
    <w:rsid w:val="00D4366C"/>
    <w:rsid w:val="00D43723"/>
    <w:rsid w:val="00D4426F"/>
    <w:rsid w:val="00D44985"/>
    <w:rsid w:val="00D449E6"/>
    <w:rsid w:val="00D4549A"/>
    <w:rsid w:val="00D45B89"/>
    <w:rsid w:val="00D46BF7"/>
    <w:rsid w:val="00D47B21"/>
    <w:rsid w:val="00D50201"/>
    <w:rsid w:val="00D5037C"/>
    <w:rsid w:val="00D5098B"/>
    <w:rsid w:val="00D50BE9"/>
    <w:rsid w:val="00D51120"/>
    <w:rsid w:val="00D52829"/>
    <w:rsid w:val="00D53DBE"/>
    <w:rsid w:val="00D54301"/>
    <w:rsid w:val="00D54923"/>
    <w:rsid w:val="00D550C5"/>
    <w:rsid w:val="00D55AFF"/>
    <w:rsid w:val="00D5689B"/>
    <w:rsid w:val="00D575DB"/>
    <w:rsid w:val="00D57963"/>
    <w:rsid w:val="00D605D4"/>
    <w:rsid w:val="00D607AD"/>
    <w:rsid w:val="00D60D64"/>
    <w:rsid w:val="00D61163"/>
    <w:rsid w:val="00D62886"/>
    <w:rsid w:val="00D63E97"/>
    <w:rsid w:val="00D65E4B"/>
    <w:rsid w:val="00D65FB2"/>
    <w:rsid w:val="00D66D04"/>
    <w:rsid w:val="00D67491"/>
    <w:rsid w:val="00D678B9"/>
    <w:rsid w:val="00D67D6F"/>
    <w:rsid w:val="00D709F7"/>
    <w:rsid w:val="00D70C14"/>
    <w:rsid w:val="00D70D33"/>
    <w:rsid w:val="00D72458"/>
    <w:rsid w:val="00D740ED"/>
    <w:rsid w:val="00D75637"/>
    <w:rsid w:val="00D75740"/>
    <w:rsid w:val="00D75FFB"/>
    <w:rsid w:val="00D80499"/>
    <w:rsid w:val="00D81FC5"/>
    <w:rsid w:val="00D82B95"/>
    <w:rsid w:val="00D84856"/>
    <w:rsid w:val="00D84D45"/>
    <w:rsid w:val="00D858D5"/>
    <w:rsid w:val="00D8605E"/>
    <w:rsid w:val="00D866BF"/>
    <w:rsid w:val="00D874AF"/>
    <w:rsid w:val="00D87866"/>
    <w:rsid w:val="00D878FD"/>
    <w:rsid w:val="00D87B17"/>
    <w:rsid w:val="00D90D17"/>
    <w:rsid w:val="00D91457"/>
    <w:rsid w:val="00D916A9"/>
    <w:rsid w:val="00D92103"/>
    <w:rsid w:val="00D921C0"/>
    <w:rsid w:val="00D92587"/>
    <w:rsid w:val="00D9297A"/>
    <w:rsid w:val="00D92B1B"/>
    <w:rsid w:val="00D9400D"/>
    <w:rsid w:val="00D94430"/>
    <w:rsid w:val="00D94A35"/>
    <w:rsid w:val="00D94EF3"/>
    <w:rsid w:val="00D9521D"/>
    <w:rsid w:val="00D952AA"/>
    <w:rsid w:val="00D9553F"/>
    <w:rsid w:val="00D95632"/>
    <w:rsid w:val="00D95F87"/>
    <w:rsid w:val="00D962FD"/>
    <w:rsid w:val="00D96DD7"/>
    <w:rsid w:val="00D96E7B"/>
    <w:rsid w:val="00D973D4"/>
    <w:rsid w:val="00D97E2E"/>
    <w:rsid w:val="00D97F8A"/>
    <w:rsid w:val="00D97FF5"/>
    <w:rsid w:val="00DA00E1"/>
    <w:rsid w:val="00DA0902"/>
    <w:rsid w:val="00DA0E6F"/>
    <w:rsid w:val="00DA3A2D"/>
    <w:rsid w:val="00DA4C1F"/>
    <w:rsid w:val="00DA53EC"/>
    <w:rsid w:val="00DA53FF"/>
    <w:rsid w:val="00DA5498"/>
    <w:rsid w:val="00DA5803"/>
    <w:rsid w:val="00DA6229"/>
    <w:rsid w:val="00DA65C5"/>
    <w:rsid w:val="00DA6CDE"/>
    <w:rsid w:val="00DA79C9"/>
    <w:rsid w:val="00DB008E"/>
    <w:rsid w:val="00DB0166"/>
    <w:rsid w:val="00DB04A8"/>
    <w:rsid w:val="00DB09B7"/>
    <w:rsid w:val="00DB20A2"/>
    <w:rsid w:val="00DB31DC"/>
    <w:rsid w:val="00DB4652"/>
    <w:rsid w:val="00DB4AEF"/>
    <w:rsid w:val="00DB4B67"/>
    <w:rsid w:val="00DB4E25"/>
    <w:rsid w:val="00DB4E65"/>
    <w:rsid w:val="00DB5218"/>
    <w:rsid w:val="00DB5DB0"/>
    <w:rsid w:val="00DB6329"/>
    <w:rsid w:val="00DB6337"/>
    <w:rsid w:val="00DC0839"/>
    <w:rsid w:val="00DC0B3E"/>
    <w:rsid w:val="00DC0D2C"/>
    <w:rsid w:val="00DC1B34"/>
    <w:rsid w:val="00DC3715"/>
    <w:rsid w:val="00DC478A"/>
    <w:rsid w:val="00DC4FEA"/>
    <w:rsid w:val="00DC5134"/>
    <w:rsid w:val="00DC59B1"/>
    <w:rsid w:val="00DC642D"/>
    <w:rsid w:val="00DC6DE1"/>
    <w:rsid w:val="00DC6E0C"/>
    <w:rsid w:val="00DC72B4"/>
    <w:rsid w:val="00DC78ED"/>
    <w:rsid w:val="00DC7A31"/>
    <w:rsid w:val="00DC7CAC"/>
    <w:rsid w:val="00DC7EDC"/>
    <w:rsid w:val="00DD0856"/>
    <w:rsid w:val="00DD1AE2"/>
    <w:rsid w:val="00DD4AFB"/>
    <w:rsid w:val="00DD50F9"/>
    <w:rsid w:val="00DD621D"/>
    <w:rsid w:val="00DD6515"/>
    <w:rsid w:val="00DD6662"/>
    <w:rsid w:val="00DD6EC6"/>
    <w:rsid w:val="00DD7026"/>
    <w:rsid w:val="00DE069A"/>
    <w:rsid w:val="00DE06A0"/>
    <w:rsid w:val="00DE1CC4"/>
    <w:rsid w:val="00DE25AC"/>
    <w:rsid w:val="00DE2886"/>
    <w:rsid w:val="00DE37A2"/>
    <w:rsid w:val="00DE3D5F"/>
    <w:rsid w:val="00DE4780"/>
    <w:rsid w:val="00DE4D76"/>
    <w:rsid w:val="00DE5ED4"/>
    <w:rsid w:val="00DE5FD3"/>
    <w:rsid w:val="00DE73B0"/>
    <w:rsid w:val="00DE79ED"/>
    <w:rsid w:val="00DE7C90"/>
    <w:rsid w:val="00DF02B9"/>
    <w:rsid w:val="00DF0809"/>
    <w:rsid w:val="00DF1004"/>
    <w:rsid w:val="00DF14B9"/>
    <w:rsid w:val="00DF19DB"/>
    <w:rsid w:val="00DF1C02"/>
    <w:rsid w:val="00DF1DAC"/>
    <w:rsid w:val="00DF221F"/>
    <w:rsid w:val="00DF2CF6"/>
    <w:rsid w:val="00DF2F6D"/>
    <w:rsid w:val="00DF2FC3"/>
    <w:rsid w:val="00DF32C2"/>
    <w:rsid w:val="00DF3345"/>
    <w:rsid w:val="00DF41C4"/>
    <w:rsid w:val="00DF460C"/>
    <w:rsid w:val="00DF4A21"/>
    <w:rsid w:val="00DF6AAB"/>
    <w:rsid w:val="00DF6C2A"/>
    <w:rsid w:val="00E010A0"/>
    <w:rsid w:val="00E0196A"/>
    <w:rsid w:val="00E0218C"/>
    <w:rsid w:val="00E02560"/>
    <w:rsid w:val="00E03C56"/>
    <w:rsid w:val="00E047E5"/>
    <w:rsid w:val="00E059F6"/>
    <w:rsid w:val="00E064D3"/>
    <w:rsid w:val="00E069CB"/>
    <w:rsid w:val="00E071AA"/>
    <w:rsid w:val="00E0752E"/>
    <w:rsid w:val="00E0764E"/>
    <w:rsid w:val="00E1034A"/>
    <w:rsid w:val="00E10A12"/>
    <w:rsid w:val="00E10D7F"/>
    <w:rsid w:val="00E10E42"/>
    <w:rsid w:val="00E11BE8"/>
    <w:rsid w:val="00E11C68"/>
    <w:rsid w:val="00E12A5A"/>
    <w:rsid w:val="00E12D8E"/>
    <w:rsid w:val="00E1437A"/>
    <w:rsid w:val="00E150A3"/>
    <w:rsid w:val="00E15467"/>
    <w:rsid w:val="00E15767"/>
    <w:rsid w:val="00E170DA"/>
    <w:rsid w:val="00E1724B"/>
    <w:rsid w:val="00E1732B"/>
    <w:rsid w:val="00E17707"/>
    <w:rsid w:val="00E17CA6"/>
    <w:rsid w:val="00E209EF"/>
    <w:rsid w:val="00E21550"/>
    <w:rsid w:val="00E22119"/>
    <w:rsid w:val="00E224E7"/>
    <w:rsid w:val="00E22F05"/>
    <w:rsid w:val="00E22F4A"/>
    <w:rsid w:val="00E2370F"/>
    <w:rsid w:val="00E23BA9"/>
    <w:rsid w:val="00E249B5"/>
    <w:rsid w:val="00E2640F"/>
    <w:rsid w:val="00E26446"/>
    <w:rsid w:val="00E26744"/>
    <w:rsid w:val="00E26828"/>
    <w:rsid w:val="00E26A81"/>
    <w:rsid w:val="00E277AB"/>
    <w:rsid w:val="00E308B9"/>
    <w:rsid w:val="00E30AA8"/>
    <w:rsid w:val="00E33372"/>
    <w:rsid w:val="00E338F2"/>
    <w:rsid w:val="00E33AC7"/>
    <w:rsid w:val="00E3495F"/>
    <w:rsid w:val="00E34D1D"/>
    <w:rsid w:val="00E35AB9"/>
    <w:rsid w:val="00E35D7C"/>
    <w:rsid w:val="00E36BBC"/>
    <w:rsid w:val="00E36EFF"/>
    <w:rsid w:val="00E37CA2"/>
    <w:rsid w:val="00E37DEB"/>
    <w:rsid w:val="00E37E16"/>
    <w:rsid w:val="00E40917"/>
    <w:rsid w:val="00E40FBA"/>
    <w:rsid w:val="00E419A9"/>
    <w:rsid w:val="00E42216"/>
    <w:rsid w:val="00E42306"/>
    <w:rsid w:val="00E4237C"/>
    <w:rsid w:val="00E42788"/>
    <w:rsid w:val="00E438B3"/>
    <w:rsid w:val="00E43F22"/>
    <w:rsid w:val="00E44AA7"/>
    <w:rsid w:val="00E45840"/>
    <w:rsid w:val="00E46053"/>
    <w:rsid w:val="00E46149"/>
    <w:rsid w:val="00E4622E"/>
    <w:rsid w:val="00E46BC5"/>
    <w:rsid w:val="00E4725B"/>
    <w:rsid w:val="00E475E8"/>
    <w:rsid w:val="00E47667"/>
    <w:rsid w:val="00E500C3"/>
    <w:rsid w:val="00E51C38"/>
    <w:rsid w:val="00E522A7"/>
    <w:rsid w:val="00E539A2"/>
    <w:rsid w:val="00E53D1F"/>
    <w:rsid w:val="00E55BA8"/>
    <w:rsid w:val="00E55EFD"/>
    <w:rsid w:val="00E560AA"/>
    <w:rsid w:val="00E56A0C"/>
    <w:rsid w:val="00E56D5A"/>
    <w:rsid w:val="00E576A7"/>
    <w:rsid w:val="00E57A9B"/>
    <w:rsid w:val="00E60038"/>
    <w:rsid w:val="00E6027D"/>
    <w:rsid w:val="00E62204"/>
    <w:rsid w:val="00E62765"/>
    <w:rsid w:val="00E62CA3"/>
    <w:rsid w:val="00E65AF1"/>
    <w:rsid w:val="00E66250"/>
    <w:rsid w:val="00E6672A"/>
    <w:rsid w:val="00E667B2"/>
    <w:rsid w:val="00E667E1"/>
    <w:rsid w:val="00E66F35"/>
    <w:rsid w:val="00E67D90"/>
    <w:rsid w:val="00E72749"/>
    <w:rsid w:val="00E72AEE"/>
    <w:rsid w:val="00E72F2C"/>
    <w:rsid w:val="00E73245"/>
    <w:rsid w:val="00E7363D"/>
    <w:rsid w:val="00E73EA9"/>
    <w:rsid w:val="00E7464B"/>
    <w:rsid w:val="00E75ECB"/>
    <w:rsid w:val="00E7612B"/>
    <w:rsid w:val="00E77D29"/>
    <w:rsid w:val="00E80258"/>
    <w:rsid w:val="00E80842"/>
    <w:rsid w:val="00E80C6A"/>
    <w:rsid w:val="00E81739"/>
    <w:rsid w:val="00E818D2"/>
    <w:rsid w:val="00E82829"/>
    <w:rsid w:val="00E828C5"/>
    <w:rsid w:val="00E82904"/>
    <w:rsid w:val="00E83B2E"/>
    <w:rsid w:val="00E84AF6"/>
    <w:rsid w:val="00E858CD"/>
    <w:rsid w:val="00E86001"/>
    <w:rsid w:val="00E86251"/>
    <w:rsid w:val="00E862BA"/>
    <w:rsid w:val="00E867AB"/>
    <w:rsid w:val="00E8694B"/>
    <w:rsid w:val="00E86990"/>
    <w:rsid w:val="00E873D7"/>
    <w:rsid w:val="00E90884"/>
    <w:rsid w:val="00E90B11"/>
    <w:rsid w:val="00E90FF2"/>
    <w:rsid w:val="00E9156D"/>
    <w:rsid w:val="00E917F9"/>
    <w:rsid w:val="00E91C36"/>
    <w:rsid w:val="00E91CF0"/>
    <w:rsid w:val="00E92971"/>
    <w:rsid w:val="00E92E1D"/>
    <w:rsid w:val="00E9337E"/>
    <w:rsid w:val="00E9352E"/>
    <w:rsid w:val="00E93848"/>
    <w:rsid w:val="00E94602"/>
    <w:rsid w:val="00E948DB"/>
    <w:rsid w:val="00E95F28"/>
    <w:rsid w:val="00E96540"/>
    <w:rsid w:val="00E966D0"/>
    <w:rsid w:val="00E977AB"/>
    <w:rsid w:val="00E97A44"/>
    <w:rsid w:val="00EA0465"/>
    <w:rsid w:val="00EA1021"/>
    <w:rsid w:val="00EA15D0"/>
    <w:rsid w:val="00EA1600"/>
    <w:rsid w:val="00EA2D26"/>
    <w:rsid w:val="00EA395B"/>
    <w:rsid w:val="00EA5364"/>
    <w:rsid w:val="00EA54CE"/>
    <w:rsid w:val="00EA646A"/>
    <w:rsid w:val="00EA6B6B"/>
    <w:rsid w:val="00EA7256"/>
    <w:rsid w:val="00EB1541"/>
    <w:rsid w:val="00EB1692"/>
    <w:rsid w:val="00EB1E6B"/>
    <w:rsid w:val="00EB253F"/>
    <w:rsid w:val="00EB2944"/>
    <w:rsid w:val="00EB43B3"/>
    <w:rsid w:val="00EB510D"/>
    <w:rsid w:val="00EB7259"/>
    <w:rsid w:val="00EB7878"/>
    <w:rsid w:val="00EB7D44"/>
    <w:rsid w:val="00EC0983"/>
    <w:rsid w:val="00EC0D84"/>
    <w:rsid w:val="00EC1E75"/>
    <w:rsid w:val="00EC1EB3"/>
    <w:rsid w:val="00EC388D"/>
    <w:rsid w:val="00EC38CD"/>
    <w:rsid w:val="00EC4633"/>
    <w:rsid w:val="00EC51EA"/>
    <w:rsid w:val="00EC65E0"/>
    <w:rsid w:val="00EC7FBE"/>
    <w:rsid w:val="00ED0501"/>
    <w:rsid w:val="00ED0812"/>
    <w:rsid w:val="00ED093C"/>
    <w:rsid w:val="00ED10A7"/>
    <w:rsid w:val="00ED169D"/>
    <w:rsid w:val="00ED1911"/>
    <w:rsid w:val="00ED2FDD"/>
    <w:rsid w:val="00ED3DEE"/>
    <w:rsid w:val="00ED54C9"/>
    <w:rsid w:val="00ED775E"/>
    <w:rsid w:val="00ED7A2C"/>
    <w:rsid w:val="00EE089D"/>
    <w:rsid w:val="00EE1AE2"/>
    <w:rsid w:val="00EE2ED2"/>
    <w:rsid w:val="00EE339C"/>
    <w:rsid w:val="00EE3BDC"/>
    <w:rsid w:val="00EE40A6"/>
    <w:rsid w:val="00EE4582"/>
    <w:rsid w:val="00EE4993"/>
    <w:rsid w:val="00EE5CAE"/>
    <w:rsid w:val="00EE65BC"/>
    <w:rsid w:val="00EF0870"/>
    <w:rsid w:val="00EF0D47"/>
    <w:rsid w:val="00EF13EC"/>
    <w:rsid w:val="00EF1985"/>
    <w:rsid w:val="00EF1F87"/>
    <w:rsid w:val="00EF4A4A"/>
    <w:rsid w:val="00EF520A"/>
    <w:rsid w:val="00EF551A"/>
    <w:rsid w:val="00EF6508"/>
    <w:rsid w:val="00EF7223"/>
    <w:rsid w:val="00EF762F"/>
    <w:rsid w:val="00EF7CA8"/>
    <w:rsid w:val="00F00768"/>
    <w:rsid w:val="00F0102F"/>
    <w:rsid w:val="00F01245"/>
    <w:rsid w:val="00F020E1"/>
    <w:rsid w:val="00F0218C"/>
    <w:rsid w:val="00F02C4E"/>
    <w:rsid w:val="00F030BF"/>
    <w:rsid w:val="00F03218"/>
    <w:rsid w:val="00F049FB"/>
    <w:rsid w:val="00F05576"/>
    <w:rsid w:val="00F0637C"/>
    <w:rsid w:val="00F06A24"/>
    <w:rsid w:val="00F06F78"/>
    <w:rsid w:val="00F07951"/>
    <w:rsid w:val="00F07B6B"/>
    <w:rsid w:val="00F107F7"/>
    <w:rsid w:val="00F112B5"/>
    <w:rsid w:val="00F11E4A"/>
    <w:rsid w:val="00F11F65"/>
    <w:rsid w:val="00F125AD"/>
    <w:rsid w:val="00F150EE"/>
    <w:rsid w:val="00F16372"/>
    <w:rsid w:val="00F16746"/>
    <w:rsid w:val="00F1764E"/>
    <w:rsid w:val="00F17857"/>
    <w:rsid w:val="00F17CAB"/>
    <w:rsid w:val="00F2107C"/>
    <w:rsid w:val="00F21C2B"/>
    <w:rsid w:val="00F22635"/>
    <w:rsid w:val="00F23FAB"/>
    <w:rsid w:val="00F24F5E"/>
    <w:rsid w:val="00F254CE"/>
    <w:rsid w:val="00F25516"/>
    <w:rsid w:val="00F2616E"/>
    <w:rsid w:val="00F26AB4"/>
    <w:rsid w:val="00F27180"/>
    <w:rsid w:val="00F2722B"/>
    <w:rsid w:val="00F30ED3"/>
    <w:rsid w:val="00F31727"/>
    <w:rsid w:val="00F31EAE"/>
    <w:rsid w:val="00F323F7"/>
    <w:rsid w:val="00F32DE8"/>
    <w:rsid w:val="00F330A7"/>
    <w:rsid w:val="00F332C3"/>
    <w:rsid w:val="00F335DB"/>
    <w:rsid w:val="00F33AE8"/>
    <w:rsid w:val="00F35345"/>
    <w:rsid w:val="00F35A5B"/>
    <w:rsid w:val="00F35B69"/>
    <w:rsid w:val="00F37068"/>
    <w:rsid w:val="00F37C69"/>
    <w:rsid w:val="00F37E18"/>
    <w:rsid w:val="00F401DA"/>
    <w:rsid w:val="00F404D9"/>
    <w:rsid w:val="00F40A58"/>
    <w:rsid w:val="00F419EB"/>
    <w:rsid w:val="00F41FD6"/>
    <w:rsid w:val="00F421CC"/>
    <w:rsid w:val="00F43041"/>
    <w:rsid w:val="00F433E4"/>
    <w:rsid w:val="00F43F6A"/>
    <w:rsid w:val="00F44F25"/>
    <w:rsid w:val="00F4653A"/>
    <w:rsid w:val="00F46900"/>
    <w:rsid w:val="00F52880"/>
    <w:rsid w:val="00F5333B"/>
    <w:rsid w:val="00F5371A"/>
    <w:rsid w:val="00F53AD3"/>
    <w:rsid w:val="00F54028"/>
    <w:rsid w:val="00F54253"/>
    <w:rsid w:val="00F54CAD"/>
    <w:rsid w:val="00F54DD7"/>
    <w:rsid w:val="00F55F30"/>
    <w:rsid w:val="00F5651E"/>
    <w:rsid w:val="00F56C81"/>
    <w:rsid w:val="00F5704B"/>
    <w:rsid w:val="00F60755"/>
    <w:rsid w:val="00F61C0D"/>
    <w:rsid w:val="00F622A3"/>
    <w:rsid w:val="00F636F8"/>
    <w:rsid w:val="00F64F56"/>
    <w:rsid w:val="00F64F74"/>
    <w:rsid w:val="00F65136"/>
    <w:rsid w:val="00F66212"/>
    <w:rsid w:val="00F66A19"/>
    <w:rsid w:val="00F674C0"/>
    <w:rsid w:val="00F67562"/>
    <w:rsid w:val="00F6792F"/>
    <w:rsid w:val="00F67FEF"/>
    <w:rsid w:val="00F703CD"/>
    <w:rsid w:val="00F704C4"/>
    <w:rsid w:val="00F706DE"/>
    <w:rsid w:val="00F709A5"/>
    <w:rsid w:val="00F70AB2"/>
    <w:rsid w:val="00F7126F"/>
    <w:rsid w:val="00F71B94"/>
    <w:rsid w:val="00F72EBB"/>
    <w:rsid w:val="00F73216"/>
    <w:rsid w:val="00F73550"/>
    <w:rsid w:val="00F754B3"/>
    <w:rsid w:val="00F7672F"/>
    <w:rsid w:val="00F767D4"/>
    <w:rsid w:val="00F77549"/>
    <w:rsid w:val="00F77B8C"/>
    <w:rsid w:val="00F77D22"/>
    <w:rsid w:val="00F80E50"/>
    <w:rsid w:val="00F8143E"/>
    <w:rsid w:val="00F81F57"/>
    <w:rsid w:val="00F8365F"/>
    <w:rsid w:val="00F836A6"/>
    <w:rsid w:val="00F83787"/>
    <w:rsid w:val="00F84019"/>
    <w:rsid w:val="00F8437A"/>
    <w:rsid w:val="00F8499C"/>
    <w:rsid w:val="00F84C36"/>
    <w:rsid w:val="00F861EC"/>
    <w:rsid w:val="00F86635"/>
    <w:rsid w:val="00F86E7B"/>
    <w:rsid w:val="00F9081C"/>
    <w:rsid w:val="00F90C39"/>
    <w:rsid w:val="00F910B3"/>
    <w:rsid w:val="00F9121F"/>
    <w:rsid w:val="00F9145E"/>
    <w:rsid w:val="00F9170E"/>
    <w:rsid w:val="00F91AF4"/>
    <w:rsid w:val="00F91C11"/>
    <w:rsid w:val="00F92FBF"/>
    <w:rsid w:val="00F930A0"/>
    <w:rsid w:val="00F9378D"/>
    <w:rsid w:val="00F9456F"/>
    <w:rsid w:val="00F94E3B"/>
    <w:rsid w:val="00F95E00"/>
    <w:rsid w:val="00F97400"/>
    <w:rsid w:val="00FA0057"/>
    <w:rsid w:val="00FA05A0"/>
    <w:rsid w:val="00FA0CD1"/>
    <w:rsid w:val="00FA0E05"/>
    <w:rsid w:val="00FA0EA8"/>
    <w:rsid w:val="00FA125D"/>
    <w:rsid w:val="00FA35D5"/>
    <w:rsid w:val="00FA4A29"/>
    <w:rsid w:val="00FA4D31"/>
    <w:rsid w:val="00FA4F45"/>
    <w:rsid w:val="00FA510B"/>
    <w:rsid w:val="00FA5283"/>
    <w:rsid w:val="00FA52BA"/>
    <w:rsid w:val="00FA6ECB"/>
    <w:rsid w:val="00FA6F83"/>
    <w:rsid w:val="00FA779D"/>
    <w:rsid w:val="00FB0D1E"/>
    <w:rsid w:val="00FB0FC3"/>
    <w:rsid w:val="00FB1106"/>
    <w:rsid w:val="00FB1947"/>
    <w:rsid w:val="00FB19DC"/>
    <w:rsid w:val="00FB2AE7"/>
    <w:rsid w:val="00FB4516"/>
    <w:rsid w:val="00FB474C"/>
    <w:rsid w:val="00FB4FA0"/>
    <w:rsid w:val="00FB5C1B"/>
    <w:rsid w:val="00FB687E"/>
    <w:rsid w:val="00FB6890"/>
    <w:rsid w:val="00FB6B71"/>
    <w:rsid w:val="00FC0892"/>
    <w:rsid w:val="00FC08E9"/>
    <w:rsid w:val="00FC0A16"/>
    <w:rsid w:val="00FC0A83"/>
    <w:rsid w:val="00FC2FE1"/>
    <w:rsid w:val="00FC2FE5"/>
    <w:rsid w:val="00FC310F"/>
    <w:rsid w:val="00FC32A6"/>
    <w:rsid w:val="00FC3633"/>
    <w:rsid w:val="00FC3EA3"/>
    <w:rsid w:val="00FC41D1"/>
    <w:rsid w:val="00FC4789"/>
    <w:rsid w:val="00FC4A3F"/>
    <w:rsid w:val="00FC4D13"/>
    <w:rsid w:val="00FC52FF"/>
    <w:rsid w:val="00FC58A0"/>
    <w:rsid w:val="00FC5C22"/>
    <w:rsid w:val="00FC6EDC"/>
    <w:rsid w:val="00FC717E"/>
    <w:rsid w:val="00FC72A5"/>
    <w:rsid w:val="00FD0419"/>
    <w:rsid w:val="00FD0488"/>
    <w:rsid w:val="00FD08E1"/>
    <w:rsid w:val="00FD0E87"/>
    <w:rsid w:val="00FD11B2"/>
    <w:rsid w:val="00FD2288"/>
    <w:rsid w:val="00FD2815"/>
    <w:rsid w:val="00FD4AA1"/>
    <w:rsid w:val="00FD549B"/>
    <w:rsid w:val="00FD5750"/>
    <w:rsid w:val="00FD58A5"/>
    <w:rsid w:val="00FD706D"/>
    <w:rsid w:val="00FD7C2F"/>
    <w:rsid w:val="00FD7DEF"/>
    <w:rsid w:val="00FE1163"/>
    <w:rsid w:val="00FE11D5"/>
    <w:rsid w:val="00FE1227"/>
    <w:rsid w:val="00FE20CE"/>
    <w:rsid w:val="00FE27AA"/>
    <w:rsid w:val="00FE3313"/>
    <w:rsid w:val="00FE3A01"/>
    <w:rsid w:val="00FE4D11"/>
    <w:rsid w:val="00FE5010"/>
    <w:rsid w:val="00FE5370"/>
    <w:rsid w:val="00FE7623"/>
    <w:rsid w:val="00FE7A0C"/>
    <w:rsid w:val="00FF00D7"/>
    <w:rsid w:val="00FF1184"/>
    <w:rsid w:val="00FF1B0D"/>
    <w:rsid w:val="00FF25D8"/>
    <w:rsid w:val="00FF25F6"/>
    <w:rsid w:val="00FF2917"/>
    <w:rsid w:val="00FF3640"/>
    <w:rsid w:val="00FF38F6"/>
    <w:rsid w:val="00FF3C45"/>
    <w:rsid w:val="00FF5242"/>
    <w:rsid w:val="00FF57DE"/>
    <w:rsid w:val="00FF5DFF"/>
    <w:rsid w:val="00FF6175"/>
    <w:rsid w:val="00FF686E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."/>
  <w:listSeparator w:val=","/>
  <w14:docId w14:val="578F8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0892"/>
    <w:pPr>
      <w:widowControl w:val="0"/>
      <w:tabs>
        <w:tab w:val="right" w:pos="9360"/>
      </w:tabs>
      <w:spacing w:line="240" w:lineRule="atLeast"/>
    </w:pPr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641B16"/>
    <w:pPr>
      <w:keepNext/>
      <w:spacing w:before="720" w:after="60"/>
      <w:outlineLvl w:val="0"/>
    </w:pPr>
    <w:rPr>
      <w:b/>
      <w:sz w:val="32"/>
    </w:rPr>
  </w:style>
  <w:style w:type="paragraph" w:styleId="Heading2">
    <w:name w:val="heading 2"/>
    <w:basedOn w:val="Heading1"/>
    <w:next w:val="Normal"/>
    <w:link w:val="Heading2Char"/>
    <w:qFormat/>
    <w:rsid w:val="00542A0B"/>
    <w:pPr>
      <w:numPr>
        <w:ilvl w:val="1"/>
      </w:numPr>
      <w:spacing w:before="24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596013"/>
    <w:pPr>
      <w:numPr>
        <w:ilvl w:val="2"/>
      </w:numPr>
      <w:outlineLvl w:val="2"/>
    </w:pPr>
    <w:rPr>
      <w:b w:val="0"/>
      <w:i/>
      <w:sz w:val="28"/>
    </w:rPr>
  </w:style>
  <w:style w:type="paragraph" w:styleId="Heading4">
    <w:name w:val="heading 4"/>
    <w:basedOn w:val="Heading1"/>
    <w:next w:val="Normal"/>
    <w:qFormat/>
    <w:rsid w:val="00596013"/>
    <w:pPr>
      <w:numPr>
        <w:ilvl w:val="3"/>
      </w:numPr>
      <w:outlineLvl w:val="3"/>
    </w:pPr>
    <w:rPr>
      <w:b w:val="0"/>
      <w:sz w:val="28"/>
    </w:rPr>
  </w:style>
  <w:style w:type="paragraph" w:styleId="Heading5">
    <w:name w:val="heading 5"/>
    <w:basedOn w:val="Normal"/>
    <w:next w:val="Normal"/>
    <w:qFormat/>
    <w:rsid w:val="00596013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596013"/>
    <w:pPr>
      <w:numPr>
        <w:ilvl w:val="5"/>
        <w:numId w:val="1"/>
      </w:numPr>
      <w:spacing w:before="240" w:after="60"/>
      <w:outlineLvl w:val="5"/>
    </w:pPr>
    <w:rPr>
      <w:i/>
      <w:sz w:val="24"/>
    </w:rPr>
  </w:style>
  <w:style w:type="paragraph" w:styleId="Heading7">
    <w:name w:val="heading 7"/>
    <w:basedOn w:val="Normal"/>
    <w:next w:val="Normal"/>
    <w:qFormat/>
    <w:rsid w:val="00596013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96013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qFormat/>
    <w:rsid w:val="00346A4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rsid w:val="00346A44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link w:val="TitleChar"/>
    <w:qFormat/>
    <w:rsid w:val="00997EBA"/>
    <w:pPr>
      <w:spacing w:line="240" w:lineRule="auto"/>
      <w:jc w:val="center"/>
    </w:pPr>
    <w:rPr>
      <w:b/>
      <w:sz w:val="36"/>
    </w:rPr>
  </w:style>
  <w:style w:type="paragraph" w:styleId="Subtitle">
    <w:name w:val="Subtitle"/>
    <w:basedOn w:val="Normal"/>
    <w:link w:val="SubtitleChar"/>
    <w:uiPriority w:val="11"/>
    <w:qFormat/>
    <w:rsid w:val="00452837"/>
    <w:pPr>
      <w:widowControl/>
      <w:tabs>
        <w:tab w:val="clear" w:pos="9360"/>
      </w:tabs>
      <w:spacing w:before="200" w:after="1000" w:line="240" w:lineRule="auto"/>
    </w:pPr>
    <w:rPr>
      <w:color w:val="595959"/>
      <w:spacing w:val="10"/>
      <w:sz w:val="28"/>
      <w:szCs w:val="24"/>
      <w:lang w:bidi="en-US"/>
    </w:rPr>
  </w:style>
  <w:style w:type="paragraph" w:styleId="NormalIndent">
    <w:name w:val="Normal Indent"/>
    <w:basedOn w:val="Normal"/>
    <w:rsid w:val="00346A44"/>
    <w:pPr>
      <w:ind w:left="900" w:hanging="900"/>
    </w:pPr>
  </w:style>
  <w:style w:type="paragraph" w:styleId="TOC1">
    <w:name w:val="toc 1"/>
    <w:basedOn w:val="Normal"/>
    <w:next w:val="Normal"/>
    <w:uiPriority w:val="39"/>
    <w:rsid w:val="00BE10DF"/>
    <w:pPr>
      <w:tabs>
        <w:tab w:val="left" w:pos="432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rsid w:val="00BE10DF"/>
    <w:pPr>
      <w:tabs>
        <w:tab w:val="left" w:pos="432"/>
      </w:tabs>
      <w:ind w:left="432" w:right="720"/>
    </w:pPr>
  </w:style>
  <w:style w:type="paragraph" w:styleId="TOC3">
    <w:name w:val="toc 3"/>
    <w:basedOn w:val="Normal"/>
    <w:next w:val="Normal"/>
    <w:uiPriority w:val="39"/>
    <w:rsid w:val="00BE10DF"/>
    <w:pPr>
      <w:tabs>
        <w:tab w:val="left" w:pos="1728"/>
      </w:tabs>
      <w:ind w:left="1008"/>
    </w:pPr>
  </w:style>
  <w:style w:type="paragraph" w:styleId="Header">
    <w:name w:val="header"/>
    <w:basedOn w:val="BodyText"/>
    <w:link w:val="HeaderChar"/>
    <w:rsid w:val="00452837"/>
    <w:pPr>
      <w:tabs>
        <w:tab w:val="center" w:pos="4320"/>
      </w:tabs>
      <w:ind w:left="0"/>
    </w:pPr>
    <w:rPr>
      <w:sz w:val="20"/>
    </w:rPr>
  </w:style>
  <w:style w:type="paragraph" w:styleId="Footer">
    <w:name w:val="footer"/>
    <w:basedOn w:val="Normal"/>
    <w:link w:val="FooterChar"/>
    <w:uiPriority w:val="99"/>
    <w:rsid w:val="00452837"/>
    <w:pPr>
      <w:pBdr>
        <w:top w:val="single" w:sz="4" w:space="1" w:color="auto"/>
      </w:pBdr>
      <w:tabs>
        <w:tab w:val="center" w:pos="4680"/>
      </w:tabs>
    </w:pPr>
    <w:rPr>
      <w:sz w:val="20"/>
    </w:rPr>
  </w:style>
  <w:style w:type="character" w:styleId="PageNumber">
    <w:name w:val="page number"/>
    <w:basedOn w:val="DefaultParagraphFont"/>
    <w:rsid w:val="00346A44"/>
  </w:style>
  <w:style w:type="paragraph" w:styleId="BodyTextIndent">
    <w:name w:val="Body Text Indent"/>
    <w:basedOn w:val="Normal"/>
    <w:rsid w:val="00346A44"/>
    <w:pPr>
      <w:ind w:left="720"/>
    </w:pPr>
    <w:rPr>
      <w:i/>
      <w:color w:val="0000FF"/>
      <w:u w:val="single"/>
    </w:rPr>
  </w:style>
  <w:style w:type="paragraph" w:styleId="BodyTextIndent2">
    <w:name w:val="Body Text Indent 2"/>
    <w:basedOn w:val="Normal"/>
    <w:rsid w:val="00346A44"/>
    <w:pPr>
      <w:ind w:left="2160"/>
    </w:pPr>
    <w:rPr>
      <w:rFonts w:ascii="Courier New" w:hAnsi="Courier New"/>
      <w:snapToGrid w:val="0"/>
    </w:rPr>
  </w:style>
  <w:style w:type="paragraph" w:customStyle="1" w:styleId="Tabletext">
    <w:name w:val="Tabletext"/>
    <w:basedOn w:val="Normal"/>
    <w:rsid w:val="00346A44"/>
    <w:pPr>
      <w:keepLines/>
      <w:spacing w:after="120"/>
    </w:pPr>
  </w:style>
  <w:style w:type="paragraph" w:styleId="BodyText">
    <w:name w:val="Body Text"/>
    <w:basedOn w:val="Normal"/>
    <w:link w:val="BodyTextChar"/>
    <w:rsid w:val="00025BBC"/>
    <w:pPr>
      <w:keepLines/>
      <w:tabs>
        <w:tab w:val="left" w:pos="1080"/>
        <w:tab w:val="left" w:pos="1440"/>
        <w:tab w:val="left" w:pos="1800"/>
        <w:tab w:val="left" w:pos="2160"/>
      </w:tabs>
      <w:spacing w:after="120"/>
      <w:ind w:left="720"/>
    </w:pPr>
  </w:style>
  <w:style w:type="paragraph" w:customStyle="1" w:styleId="Blockquote">
    <w:name w:val="Blockquote"/>
    <w:basedOn w:val="Normal"/>
    <w:rsid w:val="00346A44"/>
    <w:pPr>
      <w:widowControl/>
      <w:spacing w:before="100" w:after="100" w:line="240" w:lineRule="auto"/>
      <w:ind w:left="360" w:right="360"/>
    </w:pPr>
    <w:rPr>
      <w:snapToGrid w:val="0"/>
      <w:sz w:val="24"/>
    </w:rPr>
  </w:style>
  <w:style w:type="character" w:styleId="Hyperlink">
    <w:name w:val="Hyperlink"/>
    <w:basedOn w:val="DefaultParagraphFont"/>
    <w:uiPriority w:val="99"/>
    <w:rsid w:val="00346A44"/>
    <w:rPr>
      <w:color w:val="0000FF"/>
      <w:u w:val="single"/>
    </w:rPr>
  </w:style>
  <w:style w:type="character" w:styleId="Strong">
    <w:name w:val="Strong"/>
    <w:basedOn w:val="DefaultParagraphFont"/>
    <w:qFormat/>
    <w:rsid w:val="00346A44"/>
    <w:rPr>
      <w:b/>
    </w:rPr>
  </w:style>
  <w:style w:type="paragraph" w:styleId="BodyTextIndent3">
    <w:name w:val="Body Text Indent 3"/>
    <w:basedOn w:val="Normal"/>
    <w:rsid w:val="00346A44"/>
    <w:pPr>
      <w:ind w:left="720"/>
    </w:pPr>
    <w:rPr>
      <w:snapToGrid w:val="0"/>
    </w:rPr>
  </w:style>
  <w:style w:type="paragraph" w:customStyle="1" w:styleId="Bullet1">
    <w:name w:val="Bullet1"/>
    <w:basedOn w:val="Normal"/>
    <w:rsid w:val="00346A44"/>
    <w:pPr>
      <w:ind w:left="720" w:hanging="432"/>
    </w:pPr>
  </w:style>
  <w:style w:type="paragraph" w:customStyle="1" w:styleId="Bullet2">
    <w:name w:val="Bullet2"/>
    <w:basedOn w:val="Normal"/>
    <w:rsid w:val="00346A44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rsid w:val="00346A44"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sid w:val="00346A44"/>
    <w:rPr>
      <w:sz w:val="20"/>
      <w:vertAlign w:val="superscript"/>
    </w:rPr>
  </w:style>
  <w:style w:type="paragraph" w:styleId="FootnoteText">
    <w:name w:val="footnote text"/>
    <w:basedOn w:val="Normal"/>
    <w:semiHidden/>
    <w:rsid w:val="00346A44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rsid w:val="00346A44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rsid w:val="00346A44"/>
    <w:pPr>
      <w:spacing w:before="80" w:line="240" w:lineRule="auto"/>
      <w:jc w:val="both"/>
    </w:pPr>
  </w:style>
  <w:style w:type="paragraph" w:customStyle="1" w:styleId="Paragraph3">
    <w:name w:val="Paragraph3"/>
    <w:basedOn w:val="Normal"/>
    <w:rsid w:val="00346A44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rsid w:val="00346A44"/>
    <w:pPr>
      <w:spacing w:before="80" w:line="240" w:lineRule="auto"/>
      <w:ind w:left="2250"/>
      <w:jc w:val="both"/>
    </w:pPr>
  </w:style>
  <w:style w:type="paragraph" w:styleId="TOC4">
    <w:name w:val="toc 4"/>
    <w:basedOn w:val="Normal"/>
    <w:next w:val="Normal"/>
    <w:autoRedefine/>
    <w:uiPriority w:val="39"/>
    <w:rsid w:val="00346A44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46A44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46A44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46A44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46A44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46A44"/>
    <w:pPr>
      <w:ind w:left="1600"/>
    </w:pPr>
  </w:style>
  <w:style w:type="paragraph" w:styleId="BodyText2">
    <w:name w:val="Body Text 2"/>
    <w:basedOn w:val="Normal"/>
    <w:rsid w:val="00346A44"/>
    <w:rPr>
      <w:i/>
      <w:color w:val="0000FF"/>
    </w:rPr>
  </w:style>
  <w:style w:type="paragraph" w:customStyle="1" w:styleId="Body">
    <w:name w:val="Body"/>
    <w:basedOn w:val="Normal"/>
    <w:rsid w:val="00346A44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rsid w:val="00346A44"/>
    <w:pPr>
      <w:widowControl/>
      <w:tabs>
        <w:tab w:val="num" w:pos="420"/>
        <w:tab w:val="left" w:pos="720"/>
      </w:tabs>
      <w:spacing w:before="120" w:line="240" w:lineRule="auto"/>
      <w:ind w:left="720" w:right="360" w:hanging="42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rsid w:val="00346A44"/>
    <w:pPr>
      <w:spacing w:after="120"/>
      <w:ind w:left="720"/>
    </w:pPr>
    <w:rPr>
      <w:i/>
      <w:color w:val="0000FF"/>
    </w:rPr>
  </w:style>
  <w:style w:type="character" w:styleId="FollowedHyperlink">
    <w:name w:val="FollowedHyperlink"/>
    <w:basedOn w:val="DefaultParagraphFont"/>
    <w:rsid w:val="00346A44"/>
    <w:rPr>
      <w:color w:val="800080"/>
      <w:u w:val="single"/>
    </w:rPr>
  </w:style>
  <w:style w:type="paragraph" w:styleId="BalloonText">
    <w:name w:val="Balloon Text"/>
    <w:basedOn w:val="Normal"/>
    <w:semiHidden/>
    <w:rsid w:val="000F774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2994"/>
    <w:pPr>
      <w:widowControl w:val="0"/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60EA5"/>
    <w:pPr>
      <w:widowControl/>
      <w:spacing w:before="100" w:beforeAutospacing="1" w:after="100" w:afterAutospacing="1" w:line="240" w:lineRule="auto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5BBC"/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rsid w:val="00641B16"/>
    <w:rPr>
      <w:rFonts w:ascii="Calibri" w:hAnsi="Calibri"/>
      <w:b/>
      <w:sz w:val="32"/>
    </w:rPr>
  </w:style>
  <w:style w:type="paragraph" w:customStyle="1" w:styleId="Style1">
    <w:name w:val="Style1"/>
    <w:basedOn w:val="Heading2"/>
    <w:link w:val="Style1Char"/>
    <w:rsid w:val="007A28F9"/>
    <w:pPr>
      <w:numPr>
        <w:numId w:val="36"/>
      </w:numPr>
      <w:tabs>
        <w:tab w:val="clear" w:pos="1180"/>
        <w:tab w:val="num" w:pos="900"/>
      </w:tabs>
      <w:spacing w:line="240" w:lineRule="auto"/>
      <w:ind w:hanging="820"/>
      <w:jc w:val="both"/>
    </w:pPr>
    <w:rPr>
      <w:rFonts w:ascii="Verdana" w:eastAsia="MS Mincho" w:hAnsi="Verdana" w:cs="Arial"/>
      <w:bCs/>
      <w:iCs/>
      <w:kern w:val="2"/>
      <w:sz w:val="21"/>
      <w:lang w:val="en-GB"/>
    </w:rPr>
  </w:style>
  <w:style w:type="character" w:customStyle="1" w:styleId="Style1Char">
    <w:name w:val="Style1 Char"/>
    <w:basedOn w:val="DefaultParagraphFont"/>
    <w:link w:val="Style1"/>
    <w:rsid w:val="007A28F9"/>
    <w:rPr>
      <w:rFonts w:ascii="Verdana" w:eastAsia="MS Mincho" w:hAnsi="Verdana" w:cs="Arial"/>
      <w:b/>
      <w:bCs/>
      <w:iCs/>
      <w:kern w:val="2"/>
      <w:sz w:val="21"/>
      <w:lang w:val="en-GB" w:eastAsia="en-US" w:bidi="ar-SA"/>
    </w:rPr>
  </w:style>
  <w:style w:type="character" w:customStyle="1" w:styleId="m1">
    <w:name w:val="m1"/>
    <w:basedOn w:val="DefaultParagraphFont"/>
    <w:rsid w:val="00E66250"/>
    <w:rPr>
      <w:color w:val="0000FF"/>
    </w:rPr>
  </w:style>
  <w:style w:type="character" w:customStyle="1" w:styleId="t1">
    <w:name w:val="t1"/>
    <w:basedOn w:val="DefaultParagraphFont"/>
    <w:rsid w:val="00E66250"/>
    <w:rPr>
      <w:color w:val="990000"/>
    </w:rPr>
  </w:style>
  <w:style w:type="paragraph" w:customStyle="1" w:styleId="BusDevStyle">
    <w:name w:val="BusDev Style"/>
    <w:basedOn w:val="Normal"/>
    <w:rsid w:val="009E4587"/>
    <w:pPr>
      <w:widowControl/>
      <w:numPr>
        <w:numId w:val="43"/>
      </w:numPr>
      <w:spacing w:before="240"/>
    </w:pPr>
  </w:style>
  <w:style w:type="paragraph" w:customStyle="1" w:styleId="Numberedlist21">
    <w:name w:val="Numbered list 2.1"/>
    <w:basedOn w:val="Heading1"/>
    <w:next w:val="Normal"/>
    <w:link w:val="Numberedlist21Char"/>
    <w:rsid w:val="009E4587"/>
    <w:pPr>
      <w:widowControl/>
      <w:tabs>
        <w:tab w:val="left" w:pos="720"/>
      </w:tabs>
      <w:spacing w:before="240" w:line="240" w:lineRule="auto"/>
      <w:ind w:left="720" w:hanging="720"/>
    </w:pPr>
    <w:rPr>
      <w:rFonts w:cs="Arial"/>
      <w:bCs/>
      <w:kern w:val="28"/>
      <w:sz w:val="28"/>
      <w:szCs w:val="32"/>
      <w:lang w:val="en-GB"/>
    </w:rPr>
  </w:style>
  <w:style w:type="paragraph" w:customStyle="1" w:styleId="Numberedlist22">
    <w:name w:val="Numbered list 2.2"/>
    <w:basedOn w:val="Heading2"/>
    <w:next w:val="Normal"/>
    <w:rsid w:val="009E4587"/>
    <w:pPr>
      <w:widowControl/>
      <w:tabs>
        <w:tab w:val="left" w:pos="720"/>
        <w:tab w:val="num" w:pos="1080"/>
      </w:tabs>
      <w:spacing w:line="240" w:lineRule="auto"/>
      <w:ind w:left="-360" w:hanging="720"/>
    </w:pPr>
    <w:rPr>
      <w:sz w:val="24"/>
      <w:lang w:val="en-GB"/>
    </w:rPr>
  </w:style>
  <w:style w:type="character" w:customStyle="1" w:styleId="Numberedlist21Char">
    <w:name w:val="Numbered list 2.1 Char"/>
    <w:basedOn w:val="DefaultParagraphFont"/>
    <w:link w:val="Numberedlist21"/>
    <w:rsid w:val="009E4587"/>
    <w:rPr>
      <w:rFonts w:ascii="Arial" w:hAnsi="Arial" w:cs="Arial"/>
      <w:b/>
      <w:bCs/>
      <w:kern w:val="28"/>
      <w:sz w:val="28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542A0B"/>
    <w:rPr>
      <w:rFonts w:ascii="Calibri" w:hAnsi="Calibri"/>
      <w:b/>
      <w:sz w:val="28"/>
    </w:rPr>
  </w:style>
  <w:style w:type="paragraph" w:customStyle="1" w:styleId="Default">
    <w:name w:val="Default"/>
    <w:rsid w:val="000F03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764E"/>
    <w:pPr>
      <w:widowControl/>
      <w:spacing w:after="200" w:line="276" w:lineRule="auto"/>
      <w:ind w:left="720"/>
      <w:contextualSpacing/>
    </w:pPr>
    <w:rPr>
      <w:rFonts w:eastAsia="SimSun" w:cs="Arial"/>
      <w:szCs w:val="22"/>
      <w:lang w:eastAsia="zh-CN" w:bidi="he-IL"/>
    </w:rPr>
  </w:style>
  <w:style w:type="paragraph" w:customStyle="1" w:styleId="msolistparagraph0">
    <w:name w:val="msolistparagraph"/>
    <w:basedOn w:val="Normal"/>
    <w:rsid w:val="00EF1F87"/>
    <w:pPr>
      <w:widowControl/>
      <w:spacing w:line="240" w:lineRule="auto"/>
      <w:ind w:left="720"/>
    </w:pPr>
    <w:rPr>
      <w:szCs w:val="22"/>
    </w:rPr>
  </w:style>
  <w:style w:type="paragraph" w:customStyle="1" w:styleId="Char">
    <w:name w:val="Char"/>
    <w:basedOn w:val="Normal"/>
    <w:rsid w:val="00D133AC"/>
    <w:pPr>
      <w:widowControl/>
      <w:spacing w:after="160" w:line="240" w:lineRule="exact"/>
    </w:pPr>
    <w:rPr>
      <w:rFonts w:ascii="Verdana" w:eastAsia="PMingLiU" w:hAnsi="Verdana"/>
    </w:rPr>
  </w:style>
  <w:style w:type="character" w:customStyle="1" w:styleId="Heading6Char">
    <w:name w:val="Heading 6 Char"/>
    <w:basedOn w:val="DefaultParagraphFont"/>
    <w:link w:val="Heading6"/>
    <w:rsid w:val="00596013"/>
    <w:rPr>
      <w:rFonts w:ascii="Calibri" w:hAnsi="Calibri"/>
      <w:i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2835CF"/>
    <w:pPr>
      <w:widowControl/>
      <w:spacing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835CF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95255B"/>
    <w:rPr>
      <w:b/>
      <w:bCs/>
    </w:rPr>
  </w:style>
  <w:style w:type="paragraph" w:customStyle="1" w:styleId="StyleBodyTextTimesNewRoman">
    <w:name w:val="Style Body Text + Times New Roman"/>
    <w:basedOn w:val="BodyText"/>
    <w:rsid w:val="00B60EA5"/>
  </w:style>
  <w:style w:type="paragraph" w:customStyle="1" w:styleId="StyleHeading3Bold">
    <w:name w:val="Style Heading 3 + Bold"/>
    <w:basedOn w:val="Heading3"/>
    <w:rsid w:val="00596013"/>
    <w:rPr>
      <w:b/>
      <w:bCs/>
      <w:iCs/>
    </w:rPr>
  </w:style>
  <w:style w:type="character" w:customStyle="1" w:styleId="FooterChar">
    <w:name w:val="Footer Char"/>
    <w:basedOn w:val="DefaultParagraphFont"/>
    <w:link w:val="Footer"/>
    <w:uiPriority w:val="99"/>
    <w:rsid w:val="00025BBC"/>
    <w:rPr>
      <w:rFonts w:ascii="Calibri" w:hAnsi="Calibri"/>
    </w:rPr>
  </w:style>
  <w:style w:type="character" w:customStyle="1" w:styleId="TitleChar">
    <w:name w:val="Title Char"/>
    <w:basedOn w:val="DefaultParagraphFont"/>
    <w:link w:val="Title"/>
    <w:rsid w:val="00295ABE"/>
    <w:rPr>
      <w:rFonts w:ascii="Calibri" w:hAnsi="Calibri"/>
      <w:b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4B5CDD"/>
    <w:rPr>
      <w:rFonts w:ascii="Calibri" w:hAnsi="Calibri"/>
      <w:color w:val="595959"/>
      <w:spacing w:val="10"/>
      <w:sz w:val="28"/>
      <w:szCs w:val="24"/>
      <w:lang w:bidi="en-US"/>
    </w:rPr>
  </w:style>
  <w:style w:type="paragraph" w:customStyle="1" w:styleId="TitlePageTitle">
    <w:name w:val="TitlePageTitle"/>
    <w:basedOn w:val="Title"/>
    <w:next w:val="Subtitle"/>
    <w:qFormat/>
    <w:rsid w:val="00702B01"/>
    <w:pPr>
      <w:widowControl/>
      <w:tabs>
        <w:tab w:val="clear" w:pos="9360"/>
      </w:tabs>
      <w:spacing w:before="720" w:after="200"/>
      <w:jc w:val="left"/>
    </w:pPr>
    <w:rPr>
      <w:b w:val="0"/>
      <w:caps/>
      <w:color w:val="4F81BD"/>
      <w:spacing w:val="10"/>
      <w:kern w:val="28"/>
      <w:sz w:val="52"/>
      <w:szCs w:val="52"/>
      <w:lang w:bidi="en-US"/>
    </w:rPr>
  </w:style>
  <w:style w:type="paragraph" w:customStyle="1" w:styleId="Style2">
    <w:name w:val="Style2"/>
    <w:basedOn w:val="Subtitle"/>
    <w:qFormat/>
    <w:rsid w:val="00452837"/>
  </w:style>
  <w:style w:type="paragraph" w:customStyle="1" w:styleId="PageNumberTextBox">
    <w:name w:val="Page Number Text Box"/>
    <w:basedOn w:val="Normal"/>
    <w:qFormat/>
    <w:rsid w:val="00452837"/>
    <w:pPr>
      <w:spacing w:before="240" w:line="240" w:lineRule="auto"/>
      <w:jc w:val="right"/>
    </w:pPr>
    <w:rPr>
      <w:color w:val="F2F2F2" w:themeColor="background1" w:themeShade="F2"/>
    </w:rPr>
  </w:style>
  <w:style w:type="character" w:customStyle="1" w:styleId="HeaderChar">
    <w:name w:val="Header Char"/>
    <w:basedOn w:val="DefaultParagraphFont"/>
    <w:link w:val="Header"/>
    <w:rsid w:val="00D4372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0892"/>
    <w:pPr>
      <w:widowControl w:val="0"/>
      <w:tabs>
        <w:tab w:val="right" w:pos="9360"/>
      </w:tabs>
      <w:spacing w:line="240" w:lineRule="atLeast"/>
    </w:pPr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641B16"/>
    <w:pPr>
      <w:keepNext/>
      <w:spacing w:before="720" w:after="60"/>
      <w:outlineLvl w:val="0"/>
    </w:pPr>
    <w:rPr>
      <w:b/>
      <w:sz w:val="32"/>
    </w:rPr>
  </w:style>
  <w:style w:type="paragraph" w:styleId="Heading2">
    <w:name w:val="heading 2"/>
    <w:basedOn w:val="Heading1"/>
    <w:next w:val="Normal"/>
    <w:link w:val="Heading2Char"/>
    <w:qFormat/>
    <w:rsid w:val="00542A0B"/>
    <w:pPr>
      <w:numPr>
        <w:ilvl w:val="1"/>
      </w:numPr>
      <w:spacing w:before="24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596013"/>
    <w:pPr>
      <w:numPr>
        <w:ilvl w:val="2"/>
      </w:numPr>
      <w:outlineLvl w:val="2"/>
    </w:pPr>
    <w:rPr>
      <w:b w:val="0"/>
      <w:i/>
      <w:sz w:val="28"/>
    </w:rPr>
  </w:style>
  <w:style w:type="paragraph" w:styleId="Heading4">
    <w:name w:val="heading 4"/>
    <w:basedOn w:val="Heading1"/>
    <w:next w:val="Normal"/>
    <w:qFormat/>
    <w:rsid w:val="00596013"/>
    <w:pPr>
      <w:numPr>
        <w:ilvl w:val="3"/>
      </w:numPr>
      <w:outlineLvl w:val="3"/>
    </w:pPr>
    <w:rPr>
      <w:b w:val="0"/>
      <w:sz w:val="28"/>
    </w:rPr>
  </w:style>
  <w:style w:type="paragraph" w:styleId="Heading5">
    <w:name w:val="heading 5"/>
    <w:basedOn w:val="Normal"/>
    <w:next w:val="Normal"/>
    <w:qFormat/>
    <w:rsid w:val="00596013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596013"/>
    <w:pPr>
      <w:numPr>
        <w:ilvl w:val="5"/>
        <w:numId w:val="1"/>
      </w:numPr>
      <w:spacing w:before="240" w:after="60"/>
      <w:outlineLvl w:val="5"/>
    </w:pPr>
    <w:rPr>
      <w:i/>
      <w:sz w:val="24"/>
    </w:rPr>
  </w:style>
  <w:style w:type="paragraph" w:styleId="Heading7">
    <w:name w:val="heading 7"/>
    <w:basedOn w:val="Normal"/>
    <w:next w:val="Normal"/>
    <w:qFormat/>
    <w:rsid w:val="00596013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96013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qFormat/>
    <w:rsid w:val="00346A4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rsid w:val="00346A44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link w:val="TitleChar"/>
    <w:qFormat/>
    <w:rsid w:val="00997EBA"/>
    <w:pPr>
      <w:spacing w:line="240" w:lineRule="auto"/>
      <w:jc w:val="center"/>
    </w:pPr>
    <w:rPr>
      <w:b/>
      <w:sz w:val="36"/>
    </w:rPr>
  </w:style>
  <w:style w:type="paragraph" w:styleId="Subtitle">
    <w:name w:val="Subtitle"/>
    <w:basedOn w:val="Normal"/>
    <w:link w:val="SubtitleChar"/>
    <w:uiPriority w:val="11"/>
    <w:qFormat/>
    <w:rsid w:val="00452837"/>
    <w:pPr>
      <w:widowControl/>
      <w:tabs>
        <w:tab w:val="clear" w:pos="9360"/>
      </w:tabs>
      <w:spacing w:before="200" w:after="1000" w:line="240" w:lineRule="auto"/>
    </w:pPr>
    <w:rPr>
      <w:color w:val="595959"/>
      <w:spacing w:val="10"/>
      <w:sz w:val="28"/>
      <w:szCs w:val="24"/>
      <w:lang w:bidi="en-US"/>
    </w:rPr>
  </w:style>
  <w:style w:type="paragraph" w:styleId="NormalIndent">
    <w:name w:val="Normal Indent"/>
    <w:basedOn w:val="Normal"/>
    <w:rsid w:val="00346A44"/>
    <w:pPr>
      <w:ind w:left="900" w:hanging="900"/>
    </w:pPr>
  </w:style>
  <w:style w:type="paragraph" w:styleId="TOC1">
    <w:name w:val="toc 1"/>
    <w:basedOn w:val="Normal"/>
    <w:next w:val="Normal"/>
    <w:uiPriority w:val="39"/>
    <w:rsid w:val="00BE10DF"/>
    <w:pPr>
      <w:tabs>
        <w:tab w:val="left" w:pos="432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rsid w:val="00BE10DF"/>
    <w:pPr>
      <w:tabs>
        <w:tab w:val="left" w:pos="432"/>
      </w:tabs>
      <w:ind w:left="432" w:right="720"/>
    </w:pPr>
  </w:style>
  <w:style w:type="paragraph" w:styleId="TOC3">
    <w:name w:val="toc 3"/>
    <w:basedOn w:val="Normal"/>
    <w:next w:val="Normal"/>
    <w:uiPriority w:val="39"/>
    <w:rsid w:val="00BE10DF"/>
    <w:pPr>
      <w:tabs>
        <w:tab w:val="left" w:pos="1728"/>
      </w:tabs>
      <w:ind w:left="1008"/>
    </w:pPr>
  </w:style>
  <w:style w:type="paragraph" w:styleId="Header">
    <w:name w:val="header"/>
    <w:basedOn w:val="BodyText"/>
    <w:link w:val="HeaderChar"/>
    <w:rsid w:val="00452837"/>
    <w:pPr>
      <w:tabs>
        <w:tab w:val="center" w:pos="4320"/>
      </w:tabs>
      <w:ind w:left="0"/>
    </w:pPr>
    <w:rPr>
      <w:sz w:val="20"/>
    </w:rPr>
  </w:style>
  <w:style w:type="paragraph" w:styleId="Footer">
    <w:name w:val="footer"/>
    <w:basedOn w:val="Normal"/>
    <w:link w:val="FooterChar"/>
    <w:uiPriority w:val="99"/>
    <w:rsid w:val="00452837"/>
    <w:pPr>
      <w:pBdr>
        <w:top w:val="single" w:sz="4" w:space="1" w:color="auto"/>
      </w:pBdr>
      <w:tabs>
        <w:tab w:val="center" w:pos="4680"/>
      </w:tabs>
    </w:pPr>
    <w:rPr>
      <w:sz w:val="20"/>
    </w:rPr>
  </w:style>
  <w:style w:type="character" w:styleId="PageNumber">
    <w:name w:val="page number"/>
    <w:basedOn w:val="DefaultParagraphFont"/>
    <w:rsid w:val="00346A44"/>
  </w:style>
  <w:style w:type="paragraph" w:styleId="BodyTextIndent">
    <w:name w:val="Body Text Indent"/>
    <w:basedOn w:val="Normal"/>
    <w:rsid w:val="00346A44"/>
    <w:pPr>
      <w:ind w:left="720"/>
    </w:pPr>
    <w:rPr>
      <w:i/>
      <w:color w:val="0000FF"/>
      <w:u w:val="single"/>
    </w:rPr>
  </w:style>
  <w:style w:type="paragraph" w:styleId="BodyTextIndent2">
    <w:name w:val="Body Text Indent 2"/>
    <w:basedOn w:val="Normal"/>
    <w:rsid w:val="00346A44"/>
    <w:pPr>
      <w:ind w:left="2160"/>
    </w:pPr>
    <w:rPr>
      <w:rFonts w:ascii="Courier New" w:hAnsi="Courier New"/>
      <w:snapToGrid w:val="0"/>
    </w:rPr>
  </w:style>
  <w:style w:type="paragraph" w:customStyle="1" w:styleId="Tabletext">
    <w:name w:val="Tabletext"/>
    <w:basedOn w:val="Normal"/>
    <w:rsid w:val="00346A44"/>
    <w:pPr>
      <w:keepLines/>
      <w:spacing w:after="120"/>
    </w:pPr>
  </w:style>
  <w:style w:type="paragraph" w:styleId="BodyText">
    <w:name w:val="Body Text"/>
    <w:basedOn w:val="Normal"/>
    <w:link w:val="BodyTextChar"/>
    <w:rsid w:val="00025BBC"/>
    <w:pPr>
      <w:keepLines/>
      <w:tabs>
        <w:tab w:val="left" w:pos="1080"/>
        <w:tab w:val="left" w:pos="1440"/>
        <w:tab w:val="left" w:pos="1800"/>
        <w:tab w:val="left" w:pos="2160"/>
      </w:tabs>
      <w:spacing w:after="120"/>
      <w:ind w:left="720"/>
    </w:pPr>
  </w:style>
  <w:style w:type="paragraph" w:customStyle="1" w:styleId="Blockquote">
    <w:name w:val="Blockquote"/>
    <w:basedOn w:val="Normal"/>
    <w:rsid w:val="00346A44"/>
    <w:pPr>
      <w:widowControl/>
      <w:spacing w:before="100" w:after="100" w:line="240" w:lineRule="auto"/>
      <w:ind w:left="360" w:right="360"/>
    </w:pPr>
    <w:rPr>
      <w:snapToGrid w:val="0"/>
      <w:sz w:val="24"/>
    </w:rPr>
  </w:style>
  <w:style w:type="character" w:styleId="Hyperlink">
    <w:name w:val="Hyperlink"/>
    <w:basedOn w:val="DefaultParagraphFont"/>
    <w:uiPriority w:val="99"/>
    <w:rsid w:val="00346A44"/>
    <w:rPr>
      <w:color w:val="0000FF"/>
      <w:u w:val="single"/>
    </w:rPr>
  </w:style>
  <w:style w:type="character" w:styleId="Strong">
    <w:name w:val="Strong"/>
    <w:basedOn w:val="DefaultParagraphFont"/>
    <w:qFormat/>
    <w:rsid w:val="00346A44"/>
    <w:rPr>
      <w:b/>
    </w:rPr>
  </w:style>
  <w:style w:type="paragraph" w:styleId="BodyTextIndent3">
    <w:name w:val="Body Text Indent 3"/>
    <w:basedOn w:val="Normal"/>
    <w:rsid w:val="00346A44"/>
    <w:pPr>
      <w:ind w:left="720"/>
    </w:pPr>
    <w:rPr>
      <w:snapToGrid w:val="0"/>
    </w:rPr>
  </w:style>
  <w:style w:type="paragraph" w:customStyle="1" w:styleId="Bullet1">
    <w:name w:val="Bullet1"/>
    <w:basedOn w:val="Normal"/>
    <w:rsid w:val="00346A44"/>
    <w:pPr>
      <w:ind w:left="720" w:hanging="432"/>
    </w:pPr>
  </w:style>
  <w:style w:type="paragraph" w:customStyle="1" w:styleId="Bullet2">
    <w:name w:val="Bullet2"/>
    <w:basedOn w:val="Normal"/>
    <w:rsid w:val="00346A44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rsid w:val="00346A44"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sid w:val="00346A44"/>
    <w:rPr>
      <w:sz w:val="20"/>
      <w:vertAlign w:val="superscript"/>
    </w:rPr>
  </w:style>
  <w:style w:type="paragraph" w:styleId="FootnoteText">
    <w:name w:val="footnote text"/>
    <w:basedOn w:val="Normal"/>
    <w:semiHidden/>
    <w:rsid w:val="00346A44"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rsid w:val="00346A44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rsid w:val="00346A44"/>
    <w:pPr>
      <w:spacing w:before="80" w:line="240" w:lineRule="auto"/>
      <w:jc w:val="both"/>
    </w:pPr>
  </w:style>
  <w:style w:type="paragraph" w:customStyle="1" w:styleId="Paragraph3">
    <w:name w:val="Paragraph3"/>
    <w:basedOn w:val="Normal"/>
    <w:rsid w:val="00346A44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rsid w:val="00346A44"/>
    <w:pPr>
      <w:spacing w:before="80" w:line="240" w:lineRule="auto"/>
      <w:ind w:left="2250"/>
      <w:jc w:val="both"/>
    </w:pPr>
  </w:style>
  <w:style w:type="paragraph" w:styleId="TOC4">
    <w:name w:val="toc 4"/>
    <w:basedOn w:val="Normal"/>
    <w:next w:val="Normal"/>
    <w:autoRedefine/>
    <w:uiPriority w:val="39"/>
    <w:rsid w:val="00346A44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346A44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346A44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346A44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346A44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346A44"/>
    <w:pPr>
      <w:ind w:left="1600"/>
    </w:pPr>
  </w:style>
  <w:style w:type="paragraph" w:styleId="BodyText2">
    <w:name w:val="Body Text 2"/>
    <w:basedOn w:val="Normal"/>
    <w:rsid w:val="00346A44"/>
    <w:rPr>
      <w:i/>
      <w:color w:val="0000FF"/>
    </w:rPr>
  </w:style>
  <w:style w:type="paragraph" w:customStyle="1" w:styleId="Body">
    <w:name w:val="Body"/>
    <w:basedOn w:val="Normal"/>
    <w:rsid w:val="00346A44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rsid w:val="00346A44"/>
    <w:pPr>
      <w:widowControl/>
      <w:tabs>
        <w:tab w:val="num" w:pos="420"/>
        <w:tab w:val="left" w:pos="720"/>
      </w:tabs>
      <w:spacing w:before="120" w:line="240" w:lineRule="auto"/>
      <w:ind w:left="720" w:right="360" w:hanging="42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rsid w:val="00346A44"/>
    <w:pPr>
      <w:spacing w:after="120"/>
      <w:ind w:left="720"/>
    </w:pPr>
    <w:rPr>
      <w:i/>
      <w:color w:val="0000FF"/>
    </w:rPr>
  </w:style>
  <w:style w:type="character" w:styleId="FollowedHyperlink">
    <w:name w:val="FollowedHyperlink"/>
    <w:basedOn w:val="DefaultParagraphFont"/>
    <w:rsid w:val="00346A44"/>
    <w:rPr>
      <w:color w:val="800080"/>
      <w:u w:val="single"/>
    </w:rPr>
  </w:style>
  <w:style w:type="paragraph" w:styleId="BalloonText">
    <w:name w:val="Balloon Text"/>
    <w:basedOn w:val="Normal"/>
    <w:semiHidden/>
    <w:rsid w:val="000F774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2994"/>
    <w:pPr>
      <w:widowControl w:val="0"/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60EA5"/>
    <w:pPr>
      <w:widowControl/>
      <w:spacing w:before="100" w:beforeAutospacing="1" w:after="100" w:afterAutospacing="1" w:line="240" w:lineRule="auto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5BBC"/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rsid w:val="00641B16"/>
    <w:rPr>
      <w:rFonts w:ascii="Calibri" w:hAnsi="Calibri"/>
      <w:b/>
      <w:sz w:val="32"/>
    </w:rPr>
  </w:style>
  <w:style w:type="paragraph" w:customStyle="1" w:styleId="Style1">
    <w:name w:val="Style1"/>
    <w:basedOn w:val="Heading2"/>
    <w:link w:val="Style1Char"/>
    <w:rsid w:val="007A28F9"/>
    <w:pPr>
      <w:numPr>
        <w:numId w:val="36"/>
      </w:numPr>
      <w:tabs>
        <w:tab w:val="clear" w:pos="1180"/>
        <w:tab w:val="num" w:pos="900"/>
      </w:tabs>
      <w:spacing w:line="240" w:lineRule="auto"/>
      <w:ind w:hanging="820"/>
      <w:jc w:val="both"/>
    </w:pPr>
    <w:rPr>
      <w:rFonts w:ascii="Verdana" w:eastAsia="MS Mincho" w:hAnsi="Verdana" w:cs="Arial"/>
      <w:bCs/>
      <w:iCs/>
      <w:kern w:val="2"/>
      <w:sz w:val="21"/>
      <w:lang w:val="en-GB"/>
    </w:rPr>
  </w:style>
  <w:style w:type="character" w:customStyle="1" w:styleId="Style1Char">
    <w:name w:val="Style1 Char"/>
    <w:basedOn w:val="DefaultParagraphFont"/>
    <w:link w:val="Style1"/>
    <w:rsid w:val="007A28F9"/>
    <w:rPr>
      <w:rFonts w:ascii="Verdana" w:eastAsia="MS Mincho" w:hAnsi="Verdana" w:cs="Arial"/>
      <w:b/>
      <w:bCs/>
      <w:iCs/>
      <w:kern w:val="2"/>
      <w:sz w:val="21"/>
      <w:lang w:val="en-GB" w:eastAsia="en-US" w:bidi="ar-SA"/>
    </w:rPr>
  </w:style>
  <w:style w:type="character" w:customStyle="1" w:styleId="m1">
    <w:name w:val="m1"/>
    <w:basedOn w:val="DefaultParagraphFont"/>
    <w:rsid w:val="00E66250"/>
    <w:rPr>
      <w:color w:val="0000FF"/>
    </w:rPr>
  </w:style>
  <w:style w:type="character" w:customStyle="1" w:styleId="t1">
    <w:name w:val="t1"/>
    <w:basedOn w:val="DefaultParagraphFont"/>
    <w:rsid w:val="00E66250"/>
    <w:rPr>
      <w:color w:val="990000"/>
    </w:rPr>
  </w:style>
  <w:style w:type="paragraph" w:customStyle="1" w:styleId="BusDevStyle">
    <w:name w:val="BusDev Style"/>
    <w:basedOn w:val="Normal"/>
    <w:rsid w:val="009E4587"/>
    <w:pPr>
      <w:widowControl/>
      <w:numPr>
        <w:numId w:val="43"/>
      </w:numPr>
      <w:spacing w:before="240"/>
    </w:pPr>
  </w:style>
  <w:style w:type="paragraph" w:customStyle="1" w:styleId="Numberedlist21">
    <w:name w:val="Numbered list 2.1"/>
    <w:basedOn w:val="Heading1"/>
    <w:next w:val="Normal"/>
    <w:link w:val="Numberedlist21Char"/>
    <w:rsid w:val="009E4587"/>
    <w:pPr>
      <w:widowControl/>
      <w:tabs>
        <w:tab w:val="left" w:pos="720"/>
      </w:tabs>
      <w:spacing w:before="240" w:line="240" w:lineRule="auto"/>
      <w:ind w:left="720" w:hanging="720"/>
    </w:pPr>
    <w:rPr>
      <w:rFonts w:cs="Arial"/>
      <w:bCs/>
      <w:kern w:val="28"/>
      <w:sz w:val="28"/>
      <w:szCs w:val="32"/>
      <w:lang w:val="en-GB"/>
    </w:rPr>
  </w:style>
  <w:style w:type="paragraph" w:customStyle="1" w:styleId="Numberedlist22">
    <w:name w:val="Numbered list 2.2"/>
    <w:basedOn w:val="Heading2"/>
    <w:next w:val="Normal"/>
    <w:rsid w:val="009E4587"/>
    <w:pPr>
      <w:widowControl/>
      <w:tabs>
        <w:tab w:val="left" w:pos="720"/>
        <w:tab w:val="num" w:pos="1080"/>
      </w:tabs>
      <w:spacing w:line="240" w:lineRule="auto"/>
      <w:ind w:left="-360" w:hanging="720"/>
    </w:pPr>
    <w:rPr>
      <w:sz w:val="24"/>
      <w:lang w:val="en-GB"/>
    </w:rPr>
  </w:style>
  <w:style w:type="character" w:customStyle="1" w:styleId="Numberedlist21Char">
    <w:name w:val="Numbered list 2.1 Char"/>
    <w:basedOn w:val="DefaultParagraphFont"/>
    <w:link w:val="Numberedlist21"/>
    <w:rsid w:val="009E4587"/>
    <w:rPr>
      <w:rFonts w:ascii="Arial" w:hAnsi="Arial" w:cs="Arial"/>
      <w:b/>
      <w:bCs/>
      <w:kern w:val="28"/>
      <w:sz w:val="28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542A0B"/>
    <w:rPr>
      <w:rFonts w:ascii="Calibri" w:hAnsi="Calibri"/>
      <w:b/>
      <w:sz w:val="28"/>
    </w:rPr>
  </w:style>
  <w:style w:type="paragraph" w:customStyle="1" w:styleId="Default">
    <w:name w:val="Default"/>
    <w:rsid w:val="000F03E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0764E"/>
    <w:pPr>
      <w:widowControl/>
      <w:spacing w:after="200" w:line="276" w:lineRule="auto"/>
      <w:ind w:left="720"/>
      <w:contextualSpacing/>
    </w:pPr>
    <w:rPr>
      <w:rFonts w:eastAsia="SimSun" w:cs="Arial"/>
      <w:szCs w:val="22"/>
      <w:lang w:eastAsia="zh-CN" w:bidi="he-IL"/>
    </w:rPr>
  </w:style>
  <w:style w:type="paragraph" w:customStyle="1" w:styleId="msolistparagraph0">
    <w:name w:val="msolistparagraph"/>
    <w:basedOn w:val="Normal"/>
    <w:rsid w:val="00EF1F87"/>
    <w:pPr>
      <w:widowControl/>
      <w:spacing w:line="240" w:lineRule="auto"/>
      <w:ind w:left="720"/>
    </w:pPr>
    <w:rPr>
      <w:szCs w:val="22"/>
    </w:rPr>
  </w:style>
  <w:style w:type="paragraph" w:customStyle="1" w:styleId="Char">
    <w:name w:val="Char"/>
    <w:basedOn w:val="Normal"/>
    <w:rsid w:val="00D133AC"/>
    <w:pPr>
      <w:widowControl/>
      <w:spacing w:after="160" w:line="240" w:lineRule="exact"/>
    </w:pPr>
    <w:rPr>
      <w:rFonts w:ascii="Verdana" w:eastAsia="PMingLiU" w:hAnsi="Verdana"/>
    </w:rPr>
  </w:style>
  <w:style w:type="character" w:customStyle="1" w:styleId="Heading6Char">
    <w:name w:val="Heading 6 Char"/>
    <w:basedOn w:val="DefaultParagraphFont"/>
    <w:link w:val="Heading6"/>
    <w:rsid w:val="00596013"/>
    <w:rPr>
      <w:rFonts w:ascii="Calibri" w:hAnsi="Calibri"/>
      <w:i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2835CF"/>
    <w:pPr>
      <w:widowControl/>
      <w:spacing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835CF"/>
    <w:rPr>
      <w:rFonts w:ascii="Consolas" w:eastAsia="Calibri" w:hAnsi="Consolas" w:cs="Times New Roman"/>
      <w:sz w:val="21"/>
      <w:szCs w:val="21"/>
    </w:rPr>
  </w:style>
  <w:style w:type="paragraph" w:styleId="Caption">
    <w:name w:val="caption"/>
    <w:basedOn w:val="Normal"/>
    <w:next w:val="Normal"/>
    <w:unhideWhenUsed/>
    <w:qFormat/>
    <w:rsid w:val="0095255B"/>
    <w:rPr>
      <w:b/>
      <w:bCs/>
    </w:rPr>
  </w:style>
  <w:style w:type="paragraph" w:customStyle="1" w:styleId="StyleBodyTextTimesNewRoman">
    <w:name w:val="Style Body Text + Times New Roman"/>
    <w:basedOn w:val="BodyText"/>
    <w:rsid w:val="00B60EA5"/>
  </w:style>
  <w:style w:type="paragraph" w:customStyle="1" w:styleId="StyleHeading3Bold">
    <w:name w:val="Style Heading 3 + Bold"/>
    <w:basedOn w:val="Heading3"/>
    <w:rsid w:val="00596013"/>
    <w:rPr>
      <w:b/>
      <w:bCs/>
      <w:iCs/>
    </w:rPr>
  </w:style>
  <w:style w:type="character" w:customStyle="1" w:styleId="FooterChar">
    <w:name w:val="Footer Char"/>
    <w:basedOn w:val="DefaultParagraphFont"/>
    <w:link w:val="Footer"/>
    <w:uiPriority w:val="99"/>
    <w:rsid w:val="00025BBC"/>
    <w:rPr>
      <w:rFonts w:ascii="Calibri" w:hAnsi="Calibri"/>
    </w:rPr>
  </w:style>
  <w:style w:type="character" w:customStyle="1" w:styleId="TitleChar">
    <w:name w:val="Title Char"/>
    <w:basedOn w:val="DefaultParagraphFont"/>
    <w:link w:val="Title"/>
    <w:rsid w:val="00295ABE"/>
    <w:rPr>
      <w:rFonts w:ascii="Calibri" w:hAnsi="Calibri"/>
      <w:b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4B5CDD"/>
    <w:rPr>
      <w:rFonts w:ascii="Calibri" w:hAnsi="Calibri"/>
      <w:color w:val="595959"/>
      <w:spacing w:val="10"/>
      <w:sz w:val="28"/>
      <w:szCs w:val="24"/>
      <w:lang w:bidi="en-US"/>
    </w:rPr>
  </w:style>
  <w:style w:type="paragraph" w:customStyle="1" w:styleId="TitlePageTitle">
    <w:name w:val="TitlePageTitle"/>
    <w:basedOn w:val="Title"/>
    <w:next w:val="Subtitle"/>
    <w:qFormat/>
    <w:rsid w:val="00702B01"/>
    <w:pPr>
      <w:widowControl/>
      <w:tabs>
        <w:tab w:val="clear" w:pos="9360"/>
      </w:tabs>
      <w:spacing w:before="720" w:after="200"/>
      <w:jc w:val="left"/>
    </w:pPr>
    <w:rPr>
      <w:b w:val="0"/>
      <w:caps/>
      <w:color w:val="4F81BD"/>
      <w:spacing w:val="10"/>
      <w:kern w:val="28"/>
      <w:sz w:val="52"/>
      <w:szCs w:val="52"/>
      <w:lang w:bidi="en-US"/>
    </w:rPr>
  </w:style>
  <w:style w:type="paragraph" w:customStyle="1" w:styleId="Style2">
    <w:name w:val="Style2"/>
    <w:basedOn w:val="Subtitle"/>
    <w:qFormat/>
    <w:rsid w:val="00452837"/>
  </w:style>
  <w:style w:type="paragraph" w:customStyle="1" w:styleId="PageNumberTextBox">
    <w:name w:val="Page Number Text Box"/>
    <w:basedOn w:val="Normal"/>
    <w:qFormat/>
    <w:rsid w:val="00452837"/>
    <w:pPr>
      <w:spacing w:before="240" w:line="240" w:lineRule="auto"/>
      <w:jc w:val="right"/>
    </w:pPr>
    <w:rPr>
      <w:color w:val="F2F2F2" w:themeColor="background1" w:themeShade="F2"/>
    </w:rPr>
  </w:style>
  <w:style w:type="character" w:customStyle="1" w:styleId="HeaderChar">
    <w:name w:val="Header Char"/>
    <w:basedOn w:val="DefaultParagraphFont"/>
    <w:link w:val="Header"/>
    <w:rsid w:val="00D4372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3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1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82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7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15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9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2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9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4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6334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divBdr>
        </w:div>
      </w:divsChild>
    </w:div>
    <w:div w:id="480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3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6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18" w:color="auto"/>
        <w:bottom w:val="none" w:sz="0" w:space="0" w:color="auto"/>
        <w:right w:val="none" w:sz="0" w:space="12" w:color="auto"/>
      </w:divBdr>
    </w:div>
    <w:div w:id="6100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8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2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6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7586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659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36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18" w:color="auto"/>
        <w:bottom w:val="none" w:sz="0" w:space="0" w:color="auto"/>
        <w:right w:val="none" w:sz="0" w:space="12" w:color="auto"/>
      </w:divBdr>
    </w:div>
    <w:div w:id="94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9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8287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815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90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5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3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6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8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44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31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51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3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4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8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31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1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1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2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8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1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8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1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2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50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26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72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114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0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13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60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12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2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75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9138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89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28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glas.davis\Documents\Template%20Update\SortOfTemplate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2732C199F2B849B4BEEC1F5C87C172" ma:contentTypeVersion="0" ma:contentTypeDescription="Create a new document." ma:contentTypeScope="" ma:versionID="0f0679b57468e0862effd06190a5f34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4782C-AA59-4C7F-852A-5B5C477D6BC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1DE92B-E872-4DAA-8C95-D131A6CF2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0051312-4E26-4CA1-AAE6-CA5578403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F506C0-6DD1-E94B-B8BF-5994975D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\Users\douglas.davis\Documents\Template Update\SortOfTemplateDocument.dotx</Template>
  <TotalTime>0</TotalTime>
  <Pages>1</Pages>
  <Words>45</Words>
  <Characters>263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AgilePoint User's Guide</vt:lpstr>
    </vt:vector>
  </TitlesOfParts>
  <Company>Ascentn Corporation</Company>
  <LinksUpToDate>false</LinksUpToDate>
  <CharactersWithSpaces>307</CharactersWithSpaces>
  <SharedDoc>false</SharedDoc>
  <HLinks>
    <vt:vector size="1452" baseType="variant">
      <vt:variant>
        <vt:i4>4128867</vt:i4>
      </vt:variant>
      <vt:variant>
        <vt:i4>1563</vt:i4>
      </vt:variant>
      <vt:variant>
        <vt:i4>0</vt:i4>
      </vt:variant>
      <vt:variant>
        <vt:i4>5</vt:i4>
      </vt:variant>
      <vt:variant>
        <vt:lpwstr>http://kb.ascentn.com/KB/KnowledgebaseArticle10346.aspx</vt:lpwstr>
      </vt:variant>
      <vt:variant>
        <vt:lpwstr/>
      </vt:variant>
      <vt:variant>
        <vt:i4>4063331</vt:i4>
      </vt:variant>
      <vt:variant>
        <vt:i4>1560</vt:i4>
      </vt:variant>
      <vt:variant>
        <vt:i4>0</vt:i4>
      </vt:variant>
      <vt:variant>
        <vt:i4>5</vt:i4>
      </vt:variant>
      <vt:variant>
        <vt:lpwstr>http://kb.ascentn.com/KB/KnowledgebaseArticle10347.aspx</vt:lpwstr>
      </vt:variant>
      <vt:variant>
        <vt:lpwstr/>
      </vt:variant>
      <vt:variant>
        <vt:i4>589833</vt:i4>
      </vt:variant>
      <vt:variant>
        <vt:i4>1554</vt:i4>
      </vt:variant>
      <vt:variant>
        <vt:i4>0</vt:i4>
      </vt:variant>
      <vt:variant>
        <vt:i4>5</vt:i4>
      </vt:variant>
      <vt:variant>
        <vt:lpwstr>ftp://netsvr1/AgilePontSharePoint/Log</vt:lpwstr>
      </vt:variant>
      <vt:variant>
        <vt:lpwstr/>
      </vt:variant>
      <vt:variant>
        <vt:i4>3670119</vt:i4>
      </vt:variant>
      <vt:variant>
        <vt:i4>1545</vt:i4>
      </vt:variant>
      <vt:variant>
        <vt:i4>0</vt:i4>
      </vt:variant>
      <vt:variant>
        <vt:i4>5</vt:i4>
      </vt:variant>
      <vt:variant>
        <vt:lpwstr>http://kb.ascentn.com/KB/KnowledgebaseArticle10604.aspx</vt:lpwstr>
      </vt:variant>
      <vt:variant>
        <vt:lpwstr/>
      </vt:variant>
      <vt:variant>
        <vt:i4>4063288</vt:i4>
      </vt:variant>
      <vt:variant>
        <vt:i4>1539</vt:i4>
      </vt:variant>
      <vt:variant>
        <vt:i4>0</vt:i4>
      </vt:variant>
      <vt:variant>
        <vt:i4>5</vt:i4>
      </vt:variant>
      <vt:variant>
        <vt:lpwstr>http://demo3:8081/</vt:lpwstr>
      </vt:variant>
      <vt:variant>
        <vt:lpwstr/>
      </vt:variant>
      <vt:variant>
        <vt:i4>589833</vt:i4>
      </vt:variant>
      <vt:variant>
        <vt:i4>1536</vt:i4>
      </vt:variant>
      <vt:variant>
        <vt:i4>0</vt:i4>
      </vt:variant>
      <vt:variant>
        <vt:i4>5</vt:i4>
      </vt:variant>
      <vt:variant>
        <vt:lpwstr>ftp://netsvr1/AgilePontSharePoint/Log</vt:lpwstr>
      </vt:variant>
      <vt:variant>
        <vt:lpwstr/>
      </vt:variant>
      <vt:variant>
        <vt:i4>3997735</vt:i4>
      </vt:variant>
      <vt:variant>
        <vt:i4>1533</vt:i4>
      </vt:variant>
      <vt:variant>
        <vt:i4>0</vt:i4>
      </vt:variant>
      <vt:variant>
        <vt:i4>5</vt:i4>
      </vt:variant>
      <vt:variant>
        <vt:lpwstr>http://127.0.0.1:9000/AgilePointServer</vt:lpwstr>
      </vt:variant>
      <vt:variant>
        <vt:lpwstr/>
      </vt:variant>
      <vt:variant>
        <vt:i4>3670119</vt:i4>
      </vt:variant>
      <vt:variant>
        <vt:i4>1524</vt:i4>
      </vt:variant>
      <vt:variant>
        <vt:i4>0</vt:i4>
      </vt:variant>
      <vt:variant>
        <vt:i4>5</vt:i4>
      </vt:variant>
      <vt:variant>
        <vt:lpwstr>http://kb.ascentn.com/KB/KnowledgebaseArticle10604.aspx</vt:lpwstr>
      </vt:variant>
      <vt:variant>
        <vt:lpwstr/>
      </vt:variant>
      <vt:variant>
        <vt:i4>1245192</vt:i4>
      </vt:variant>
      <vt:variant>
        <vt:i4>1515</vt:i4>
      </vt:variant>
      <vt:variant>
        <vt:i4>0</vt:i4>
      </vt:variant>
      <vt:variant>
        <vt:i4>5</vt:i4>
      </vt:variant>
      <vt:variant>
        <vt:lpwstr>http://download.ascentn.com/pub/ProcessSplittingMergingSample.zip</vt:lpwstr>
      </vt:variant>
      <vt:variant>
        <vt:lpwstr/>
      </vt:variant>
      <vt:variant>
        <vt:i4>3866721</vt:i4>
      </vt:variant>
      <vt:variant>
        <vt:i4>1512</vt:i4>
      </vt:variant>
      <vt:variant>
        <vt:i4>0</vt:i4>
      </vt:variant>
      <vt:variant>
        <vt:i4>5</vt:i4>
      </vt:variant>
      <vt:variant>
        <vt:lpwstr>http://kb.ascentn.com/KB/KnowledgebaseArticle10465.aspx</vt:lpwstr>
      </vt:variant>
      <vt:variant>
        <vt:lpwstr/>
      </vt:variant>
      <vt:variant>
        <vt:i4>6750315</vt:i4>
      </vt:variant>
      <vt:variant>
        <vt:i4>1509</vt:i4>
      </vt:variant>
      <vt:variant>
        <vt:i4>0</vt:i4>
      </vt:variant>
      <vt:variant>
        <vt:i4>5</vt:i4>
      </vt:variant>
      <vt:variant>
        <vt:lpwstr>http://msdn2.microsoft.com/en-us/library/system.web.ui.webcontrols.gridview.rowdeleted.aspx</vt:lpwstr>
      </vt:variant>
      <vt:variant>
        <vt:lpwstr/>
      </vt:variant>
      <vt:variant>
        <vt:i4>8257658</vt:i4>
      </vt:variant>
      <vt:variant>
        <vt:i4>1506</vt:i4>
      </vt:variant>
      <vt:variant>
        <vt:i4>0</vt:i4>
      </vt:variant>
      <vt:variant>
        <vt:i4>5</vt:i4>
      </vt:variant>
      <vt:variant>
        <vt:lpwstr>http://msdn2.microsoft.com/en-us/library/system.web.ui.webcontrols.gridview.rowupdated.aspx</vt:lpwstr>
      </vt:variant>
      <vt:variant>
        <vt:lpwstr/>
      </vt:variant>
      <vt:variant>
        <vt:i4>7733342</vt:i4>
      </vt:variant>
      <vt:variant>
        <vt:i4>1497</vt:i4>
      </vt:variant>
      <vt:variant>
        <vt:i4>0</vt:i4>
      </vt:variant>
      <vt:variant>
        <vt:i4>5</vt:i4>
      </vt:variant>
      <vt:variant>
        <vt:lpwstr>mailto:support@ascentn.com</vt:lpwstr>
      </vt:variant>
      <vt:variant>
        <vt:lpwstr/>
      </vt:variant>
      <vt:variant>
        <vt:i4>3997794</vt:i4>
      </vt:variant>
      <vt:variant>
        <vt:i4>1491</vt:i4>
      </vt:variant>
      <vt:variant>
        <vt:i4>0</vt:i4>
      </vt:variant>
      <vt:variant>
        <vt:i4>5</vt:i4>
      </vt:variant>
      <vt:variant>
        <vt:lpwstr>http://kb.ascentn.com/KB/KnowledgebaseArticle10057.aspx</vt:lpwstr>
      </vt:variant>
      <vt:variant>
        <vt:lpwstr/>
      </vt:variant>
      <vt:variant>
        <vt:i4>4128871</vt:i4>
      </vt:variant>
      <vt:variant>
        <vt:i4>1488</vt:i4>
      </vt:variant>
      <vt:variant>
        <vt:i4>0</vt:i4>
      </vt:variant>
      <vt:variant>
        <vt:i4>5</vt:i4>
      </vt:variant>
      <vt:variant>
        <vt:lpwstr>http://kb.ascentn.com/KB/KnowledgebaseArticle10603.aspx</vt:lpwstr>
      </vt:variant>
      <vt:variant>
        <vt:lpwstr/>
      </vt:variant>
      <vt:variant>
        <vt:i4>4128867</vt:i4>
      </vt:variant>
      <vt:variant>
        <vt:i4>1476</vt:i4>
      </vt:variant>
      <vt:variant>
        <vt:i4>0</vt:i4>
      </vt:variant>
      <vt:variant>
        <vt:i4>5</vt:i4>
      </vt:variant>
      <vt:variant>
        <vt:lpwstr>http://kb.ascentn.com/KB/KnowledgebaseArticle10346.aspx</vt:lpwstr>
      </vt:variant>
      <vt:variant>
        <vt:lpwstr/>
      </vt:variant>
      <vt:variant>
        <vt:i4>262156</vt:i4>
      </vt:variant>
      <vt:variant>
        <vt:i4>1470</vt:i4>
      </vt:variant>
      <vt:variant>
        <vt:i4>0</vt:i4>
      </vt:variant>
      <vt:variant>
        <vt:i4>5</vt:i4>
      </vt:variant>
      <vt:variant>
        <vt:lpwstr>http://www.ascentn.com/docs/InstallGuide.pdf</vt:lpwstr>
      </vt:variant>
      <vt:variant>
        <vt:lpwstr/>
      </vt:variant>
      <vt:variant>
        <vt:i4>1835025</vt:i4>
      </vt:variant>
      <vt:variant>
        <vt:i4>1467</vt:i4>
      </vt:variant>
      <vt:variant>
        <vt:i4>0</vt:i4>
      </vt:variant>
      <vt:variant>
        <vt:i4>5</vt:i4>
      </vt:variant>
      <vt:variant>
        <vt:lpwstr>http://www.ascentn.com/docs/AgilePointDatabaseSchema.pdf</vt:lpwstr>
      </vt:variant>
      <vt:variant>
        <vt:lpwstr/>
      </vt:variant>
      <vt:variant>
        <vt:i4>3604582</vt:i4>
      </vt:variant>
      <vt:variant>
        <vt:i4>1458</vt:i4>
      </vt:variant>
      <vt:variant>
        <vt:i4>0</vt:i4>
      </vt:variant>
      <vt:variant>
        <vt:i4>5</vt:i4>
      </vt:variant>
      <vt:variant>
        <vt:lpwstr>http://kb.ascentn.com/KB/KnowledgebaseArticle10419.aspx</vt:lpwstr>
      </vt:variant>
      <vt:variant>
        <vt:lpwstr/>
      </vt:variant>
      <vt:variant>
        <vt:i4>2228280</vt:i4>
      </vt:variant>
      <vt:variant>
        <vt:i4>1455</vt:i4>
      </vt:variant>
      <vt:variant>
        <vt:i4>0</vt:i4>
      </vt:variant>
      <vt:variant>
        <vt:i4>5</vt:i4>
      </vt:variant>
      <vt:variant>
        <vt:lpwstr>http://localhost:8000/sites/MySite</vt:lpwstr>
      </vt:variant>
      <vt:variant>
        <vt:lpwstr/>
      </vt:variant>
      <vt:variant>
        <vt:i4>2883598</vt:i4>
      </vt:variant>
      <vt:variant>
        <vt:i4>1452</vt:i4>
      </vt:variant>
      <vt:variant>
        <vt:i4>0</vt:i4>
      </vt:variant>
      <vt:variant>
        <vt:i4>5</vt:i4>
      </vt:variant>
      <vt:variant>
        <vt:lpwstr/>
      </vt:variant>
      <vt:variant>
        <vt:lpwstr>_Thread_Pool_Optimization</vt:lpwstr>
      </vt:variant>
      <vt:variant>
        <vt:i4>1507390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_Toc235010834</vt:lpwstr>
      </vt:variant>
      <vt:variant>
        <vt:i4>1507390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_Toc235010833</vt:lpwstr>
      </vt:variant>
      <vt:variant>
        <vt:i4>1507390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_Toc235010832</vt:lpwstr>
      </vt:variant>
      <vt:variant>
        <vt:i4>1507390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_Toc235010831</vt:lpwstr>
      </vt:variant>
      <vt:variant>
        <vt:i4>1507390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_Toc235010830</vt:lpwstr>
      </vt:variant>
      <vt:variant>
        <vt:i4>1441854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_Toc235010829</vt:lpwstr>
      </vt:variant>
      <vt:variant>
        <vt:i4>1441854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_Toc235010828</vt:lpwstr>
      </vt:variant>
      <vt:variant>
        <vt:i4>1441854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_Toc235010826</vt:lpwstr>
      </vt:variant>
      <vt:variant>
        <vt:i4>1441854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_Toc235010825</vt:lpwstr>
      </vt:variant>
      <vt:variant>
        <vt:i4>1441854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_Toc235010824</vt:lpwstr>
      </vt:variant>
      <vt:variant>
        <vt:i4>1376318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_Toc235010814</vt:lpwstr>
      </vt:variant>
      <vt:variant>
        <vt:i4>1376318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_Toc235010813</vt:lpwstr>
      </vt:variant>
      <vt:variant>
        <vt:i4>1376318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_Toc235010812</vt:lpwstr>
      </vt:variant>
      <vt:variant>
        <vt:i4>1376318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_Toc235010811</vt:lpwstr>
      </vt:variant>
      <vt:variant>
        <vt:i4>1376318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_Toc235010810</vt:lpwstr>
      </vt:variant>
      <vt:variant>
        <vt:i4>1310782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_Toc235010809</vt:lpwstr>
      </vt:variant>
      <vt:variant>
        <vt:i4>1310782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_Toc235010808</vt:lpwstr>
      </vt:variant>
      <vt:variant>
        <vt:i4>1310782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_Toc235010807</vt:lpwstr>
      </vt:variant>
      <vt:variant>
        <vt:i4>1310782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_Toc235010806</vt:lpwstr>
      </vt:variant>
      <vt:variant>
        <vt:i4>1310782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_Toc235010805</vt:lpwstr>
      </vt:variant>
      <vt:variant>
        <vt:i4>1310782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_Toc235010804</vt:lpwstr>
      </vt:variant>
      <vt:variant>
        <vt:i4>1310782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_Toc235010803</vt:lpwstr>
      </vt:variant>
      <vt:variant>
        <vt:i4>1310782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_Toc235010802</vt:lpwstr>
      </vt:variant>
      <vt:variant>
        <vt:i4>1310782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_Toc235010801</vt:lpwstr>
      </vt:variant>
      <vt:variant>
        <vt:i4>1310782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_Toc235010800</vt:lpwstr>
      </vt:variant>
      <vt:variant>
        <vt:i4>1900593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_Toc235010799</vt:lpwstr>
      </vt:variant>
      <vt:variant>
        <vt:i4>1900593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_Toc235010798</vt:lpwstr>
      </vt:variant>
      <vt:variant>
        <vt:i4>1900593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_Toc235010797</vt:lpwstr>
      </vt:variant>
      <vt:variant>
        <vt:i4>1900593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_Toc235010796</vt:lpwstr>
      </vt:variant>
      <vt:variant>
        <vt:i4>1900593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_Toc235010795</vt:lpwstr>
      </vt:variant>
      <vt:variant>
        <vt:i4>1900593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_Toc235010794</vt:lpwstr>
      </vt:variant>
      <vt:variant>
        <vt:i4>1900593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_Toc235010793</vt:lpwstr>
      </vt:variant>
      <vt:variant>
        <vt:i4>1900593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_Toc235010792</vt:lpwstr>
      </vt:variant>
      <vt:variant>
        <vt:i4>1900593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_Toc235010791</vt:lpwstr>
      </vt:variant>
      <vt:variant>
        <vt:i4>1900593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_Toc235010790</vt:lpwstr>
      </vt:variant>
      <vt:variant>
        <vt:i4>1835057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_Toc235010789</vt:lpwstr>
      </vt:variant>
      <vt:variant>
        <vt:i4>1835057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_Toc235010788</vt:lpwstr>
      </vt:variant>
      <vt:variant>
        <vt:i4>1835057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_Toc235010787</vt:lpwstr>
      </vt:variant>
      <vt:variant>
        <vt:i4>1835057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_Toc235010786</vt:lpwstr>
      </vt:variant>
      <vt:variant>
        <vt:i4>1835057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_Toc235010785</vt:lpwstr>
      </vt:variant>
      <vt:variant>
        <vt:i4>1835057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_Toc235010784</vt:lpwstr>
      </vt:variant>
      <vt:variant>
        <vt:i4>1835057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_Toc235010783</vt:lpwstr>
      </vt:variant>
      <vt:variant>
        <vt:i4>1835057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_Toc235010782</vt:lpwstr>
      </vt:variant>
      <vt:variant>
        <vt:i4>1835057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_Toc235010781</vt:lpwstr>
      </vt:variant>
      <vt:variant>
        <vt:i4>1835057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_Toc235010780</vt:lpwstr>
      </vt:variant>
      <vt:variant>
        <vt:i4>1245233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_Toc235010779</vt:lpwstr>
      </vt:variant>
      <vt:variant>
        <vt:i4>1245233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_Toc235010778</vt:lpwstr>
      </vt:variant>
      <vt:variant>
        <vt:i4>1245233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_Toc235010777</vt:lpwstr>
      </vt:variant>
      <vt:variant>
        <vt:i4>1245233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_Toc235010776</vt:lpwstr>
      </vt:variant>
      <vt:variant>
        <vt:i4>1245233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_Toc235010775</vt:lpwstr>
      </vt:variant>
      <vt:variant>
        <vt:i4>1245233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_Toc235010774</vt:lpwstr>
      </vt:variant>
      <vt:variant>
        <vt:i4>1245233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_Toc235010773</vt:lpwstr>
      </vt:variant>
      <vt:variant>
        <vt:i4>1245233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_Toc235010772</vt:lpwstr>
      </vt:variant>
      <vt:variant>
        <vt:i4>1245233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_Toc235010771</vt:lpwstr>
      </vt:variant>
      <vt:variant>
        <vt:i4>1245233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_Toc235010770</vt:lpwstr>
      </vt:variant>
      <vt:variant>
        <vt:i4>1179697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_Toc235010769</vt:lpwstr>
      </vt:variant>
      <vt:variant>
        <vt:i4>1179697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_Toc235010768</vt:lpwstr>
      </vt:variant>
      <vt:variant>
        <vt:i4>1179697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_Toc235010767</vt:lpwstr>
      </vt:variant>
      <vt:variant>
        <vt:i4>1179697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_Toc235010766</vt:lpwstr>
      </vt:variant>
      <vt:variant>
        <vt:i4>1179697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_Toc235010765</vt:lpwstr>
      </vt:variant>
      <vt:variant>
        <vt:i4>1179697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_Toc235010764</vt:lpwstr>
      </vt:variant>
      <vt:variant>
        <vt:i4>1179697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_Toc235010763</vt:lpwstr>
      </vt:variant>
      <vt:variant>
        <vt:i4>1179697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_Toc235010762</vt:lpwstr>
      </vt:variant>
      <vt:variant>
        <vt:i4>1179697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_Toc235010761</vt:lpwstr>
      </vt:variant>
      <vt:variant>
        <vt:i4>1179697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_Toc235010760</vt:lpwstr>
      </vt:variant>
      <vt:variant>
        <vt:i4>1114161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_Toc235010759</vt:lpwstr>
      </vt:variant>
      <vt:variant>
        <vt:i4>1441841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_Toc235010724</vt:lpwstr>
      </vt:variant>
      <vt:variant>
        <vt:i4>1441841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_Toc235010723</vt:lpwstr>
      </vt:variant>
      <vt:variant>
        <vt:i4>1441841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_Toc235010722</vt:lpwstr>
      </vt:variant>
      <vt:variant>
        <vt:i4>1441841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_Toc235010721</vt:lpwstr>
      </vt:variant>
      <vt:variant>
        <vt:i4>1441841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_Toc235010720</vt:lpwstr>
      </vt:variant>
      <vt:variant>
        <vt:i4>1376305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_Toc235010719</vt:lpwstr>
      </vt:variant>
      <vt:variant>
        <vt:i4>1376305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_Toc235010718</vt:lpwstr>
      </vt:variant>
      <vt:variant>
        <vt:i4>1376305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_Toc235010714</vt:lpwstr>
      </vt:variant>
      <vt:variant>
        <vt:i4>1376305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_Toc235010713</vt:lpwstr>
      </vt:variant>
      <vt:variant>
        <vt:i4>1376305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_Toc235010712</vt:lpwstr>
      </vt:variant>
      <vt:variant>
        <vt:i4>1376305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_Toc235010711</vt:lpwstr>
      </vt:variant>
      <vt:variant>
        <vt:i4>1114165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_Toc235010359</vt:lpwstr>
      </vt:variant>
      <vt:variant>
        <vt:i4>1114165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_Toc235010358</vt:lpwstr>
      </vt:variant>
      <vt:variant>
        <vt:i4>1114165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_Toc235010357</vt:lpwstr>
      </vt:variant>
      <vt:variant>
        <vt:i4>1114165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_Toc235010356</vt:lpwstr>
      </vt:variant>
      <vt:variant>
        <vt:i4>1114165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_Toc235010355</vt:lpwstr>
      </vt:variant>
      <vt:variant>
        <vt:i4>1114165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_Toc235010354</vt:lpwstr>
      </vt:variant>
      <vt:variant>
        <vt:i4>1114165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_Toc235010352</vt:lpwstr>
      </vt:variant>
      <vt:variant>
        <vt:i4>1114165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_Toc235010351</vt:lpwstr>
      </vt:variant>
      <vt:variant>
        <vt:i4>1114165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_Toc235010350</vt:lpwstr>
      </vt:variant>
      <vt:variant>
        <vt:i4>1048629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_Toc235010349</vt:lpwstr>
      </vt:variant>
      <vt:variant>
        <vt:i4>1048629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_Toc235010348</vt:lpwstr>
      </vt:variant>
      <vt:variant>
        <vt:i4>1048629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_Toc235010347</vt:lpwstr>
      </vt:variant>
      <vt:variant>
        <vt:i4>1048629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_Toc235010346</vt:lpwstr>
      </vt:variant>
      <vt:variant>
        <vt:i4>1048629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_Toc235010345</vt:lpwstr>
      </vt:variant>
      <vt:variant>
        <vt:i4>1048629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_Toc235010344</vt:lpwstr>
      </vt:variant>
      <vt:variant>
        <vt:i4>1048629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_Toc235010343</vt:lpwstr>
      </vt:variant>
      <vt:variant>
        <vt:i4>1048629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_Toc235010342</vt:lpwstr>
      </vt:variant>
      <vt:variant>
        <vt:i4>1048629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_Toc235010341</vt:lpwstr>
      </vt:variant>
      <vt:variant>
        <vt:i4>1048629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_Toc235010340</vt:lpwstr>
      </vt:variant>
      <vt:variant>
        <vt:i4>1507381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_Toc235010339</vt:lpwstr>
      </vt:variant>
      <vt:variant>
        <vt:i4>1507381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_Toc235010338</vt:lpwstr>
      </vt:variant>
      <vt:variant>
        <vt:i4>1507381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_Toc235010337</vt:lpwstr>
      </vt:variant>
      <vt:variant>
        <vt:i4>1507381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_Toc235010336</vt:lpwstr>
      </vt:variant>
      <vt:variant>
        <vt:i4>1507381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_Toc235010335</vt:lpwstr>
      </vt:variant>
      <vt:variant>
        <vt:i4>1507381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_Toc235010334</vt:lpwstr>
      </vt:variant>
      <vt:variant>
        <vt:i4>1507381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_Toc235010333</vt:lpwstr>
      </vt:variant>
      <vt:variant>
        <vt:i4>1507381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_Toc235010332</vt:lpwstr>
      </vt:variant>
      <vt:variant>
        <vt:i4>1507381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_Toc235010331</vt:lpwstr>
      </vt:variant>
      <vt:variant>
        <vt:i4>1507381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_Toc235010330</vt:lpwstr>
      </vt:variant>
      <vt:variant>
        <vt:i4>1441845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_Toc235010329</vt:lpwstr>
      </vt:variant>
      <vt:variant>
        <vt:i4>1441845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_Toc235010328</vt:lpwstr>
      </vt:variant>
      <vt:variant>
        <vt:i4>1441845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_Toc235010327</vt:lpwstr>
      </vt:variant>
      <vt:variant>
        <vt:i4>1441845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_Toc235010326</vt:lpwstr>
      </vt:variant>
      <vt:variant>
        <vt:i4>1441845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_Toc235010325</vt:lpwstr>
      </vt:variant>
      <vt:variant>
        <vt:i4>1441845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_Toc235010324</vt:lpwstr>
      </vt:variant>
      <vt:variant>
        <vt:i4>1441845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_Toc235010323</vt:lpwstr>
      </vt:variant>
      <vt:variant>
        <vt:i4>1441845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_Toc235010322</vt:lpwstr>
      </vt:variant>
      <vt:variant>
        <vt:i4>1441845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_Toc235010321</vt:lpwstr>
      </vt:variant>
      <vt:variant>
        <vt:i4>1441845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_Toc235010320</vt:lpwstr>
      </vt:variant>
      <vt:variant>
        <vt:i4>1376309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_Toc235010319</vt:lpwstr>
      </vt:variant>
      <vt:variant>
        <vt:i4>1376309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_Toc235010318</vt:lpwstr>
      </vt:variant>
      <vt:variant>
        <vt:i4>1376309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_Toc235010317</vt:lpwstr>
      </vt:variant>
      <vt:variant>
        <vt:i4>1376309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_Toc235010316</vt:lpwstr>
      </vt:variant>
      <vt:variant>
        <vt:i4>1376309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_Toc235010315</vt:lpwstr>
      </vt:variant>
      <vt:variant>
        <vt:i4>1376309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_Toc235010314</vt:lpwstr>
      </vt:variant>
      <vt:variant>
        <vt:i4>1376309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_Toc235010313</vt:lpwstr>
      </vt:variant>
      <vt:variant>
        <vt:i4>1376309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_Toc235010312</vt:lpwstr>
      </vt:variant>
      <vt:variant>
        <vt:i4>1376309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_Toc235010311</vt:lpwstr>
      </vt:variant>
      <vt:variant>
        <vt:i4>1376309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_Toc235010310</vt:lpwstr>
      </vt:variant>
      <vt:variant>
        <vt:i4>1310773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_Toc235010309</vt:lpwstr>
      </vt:variant>
      <vt:variant>
        <vt:i4>1310773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_Toc235010308</vt:lpwstr>
      </vt:variant>
      <vt:variant>
        <vt:i4>1310773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_Toc235010307</vt:lpwstr>
      </vt:variant>
      <vt:variant>
        <vt:i4>1310773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_Toc235010306</vt:lpwstr>
      </vt:variant>
      <vt:variant>
        <vt:i4>1310773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_Toc235010305</vt:lpwstr>
      </vt:variant>
      <vt:variant>
        <vt:i4>1310773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_Toc235010304</vt:lpwstr>
      </vt:variant>
      <vt:variant>
        <vt:i4>1310773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_Toc235010303</vt:lpwstr>
      </vt:variant>
      <vt:variant>
        <vt:i4>1310773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_Toc235010302</vt:lpwstr>
      </vt:variant>
      <vt:variant>
        <vt:i4>1310773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_Toc235010301</vt:lpwstr>
      </vt:variant>
      <vt:variant>
        <vt:i4>1310773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_Toc235010300</vt:lpwstr>
      </vt:variant>
      <vt:variant>
        <vt:i4>1900596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_Toc235010299</vt:lpwstr>
      </vt:variant>
      <vt:variant>
        <vt:i4>1900596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_Toc235010298</vt:lpwstr>
      </vt:variant>
      <vt:variant>
        <vt:i4>1900596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_Toc235010297</vt:lpwstr>
      </vt:variant>
      <vt:variant>
        <vt:i4>1900596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_Toc235010296</vt:lpwstr>
      </vt:variant>
      <vt:variant>
        <vt:i4>1900596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_Toc235010295</vt:lpwstr>
      </vt:variant>
      <vt:variant>
        <vt:i4>1900596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_Toc235010294</vt:lpwstr>
      </vt:variant>
      <vt:variant>
        <vt:i4>1900596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_Toc235010293</vt:lpwstr>
      </vt:variant>
      <vt:variant>
        <vt:i4>1900596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_Toc235010292</vt:lpwstr>
      </vt:variant>
      <vt:variant>
        <vt:i4>1900596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_Toc235010291</vt:lpwstr>
      </vt:variant>
      <vt:variant>
        <vt:i4>1900596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_Toc235010290</vt:lpwstr>
      </vt:variant>
      <vt:variant>
        <vt:i4>1835060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_Toc235010289</vt:lpwstr>
      </vt:variant>
      <vt:variant>
        <vt:i4>1835060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_Toc235010288</vt:lpwstr>
      </vt:variant>
      <vt:variant>
        <vt:i4>1835060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_Toc235010286</vt:lpwstr>
      </vt:variant>
      <vt:variant>
        <vt:i4>1835060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_Toc235010285</vt:lpwstr>
      </vt:variant>
      <vt:variant>
        <vt:i4>1835060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_Toc235010284</vt:lpwstr>
      </vt:variant>
      <vt:variant>
        <vt:i4>1835060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_Toc235010283</vt:lpwstr>
      </vt:variant>
      <vt:variant>
        <vt:i4>1835060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_Toc235010282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_Toc235010281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_Toc235010280</vt:lpwstr>
      </vt:variant>
      <vt:variant>
        <vt:i4>1245236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_Toc235010279</vt:lpwstr>
      </vt:variant>
      <vt:variant>
        <vt:i4>1245236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_Toc235010278</vt:lpwstr>
      </vt:variant>
      <vt:variant>
        <vt:i4>1245236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_Toc235010277</vt:lpwstr>
      </vt:variant>
      <vt:variant>
        <vt:i4>1245236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_Toc235010276</vt:lpwstr>
      </vt:variant>
      <vt:variant>
        <vt:i4>1245236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_Toc235010275</vt:lpwstr>
      </vt:variant>
      <vt:variant>
        <vt:i4>1245236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_Toc235010274</vt:lpwstr>
      </vt:variant>
      <vt:variant>
        <vt:i4>1245236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_Toc235010273</vt:lpwstr>
      </vt:variant>
      <vt:variant>
        <vt:i4>1245236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_Toc235010272</vt:lpwstr>
      </vt:variant>
      <vt:variant>
        <vt:i4>1245236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_Toc235010271</vt:lpwstr>
      </vt:variant>
      <vt:variant>
        <vt:i4>1245236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_Toc235010270</vt:lpwstr>
      </vt:variant>
      <vt:variant>
        <vt:i4>1179700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_Toc235010269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_Toc235010268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_Toc235010267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_Toc235010266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_Toc235010265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_Toc235010264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_Toc235010263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_Toc235010262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_Toc235010261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_Toc235010260</vt:lpwstr>
      </vt:variant>
      <vt:variant>
        <vt:i4>1114164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_Toc235010259</vt:lpwstr>
      </vt:variant>
      <vt:variant>
        <vt:i4>1114164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_Toc235010258</vt:lpwstr>
      </vt:variant>
      <vt:variant>
        <vt:i4>1114164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_Toc235010257</vt:lpwstr>
      </vt:variant>
      <vt:variant>
        <vt:i4>1114164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_Toc235010256</vt:lpwstr>
      </vt:variant>
      <vt:variant>
        <vt:i4>1114164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_Toc235010255</vt:lpwstr>
      </vt:variant>
      <vt:variant>
        <vt:i4>1114164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_Toc235010254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_Toc235010253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_Toc235010252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_Toc235010251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_Toc235010250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_Toc235010249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_Toc235010248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_Toc235010247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_Toc235010242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_Toc235010241</vt:lpwstr>
      </vt:variant>
      <vt:variant>
        <vt:i4>1048628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_Toc235010240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_Toc235010239</vt:lpwstr>
      </vt:variant>
      <vt:variant>
        <vt:i4>1507380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_Toc235010238</vt:lpwstr>
      </vt:variant>
      <vt:variant>
        <vt:i4>1507380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_Toc235010237</vt:lpwstr>
      </vt:variant>
      <vt:variant>
        <vt:i4>1507380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_Toc235010236</vt:lpwstr>
      </vt:variant>
      <vt:variant>
        <vt:i4>1507380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_Toc235010235</vt:lpwstr>
      </vt:variant>
      <vt:variant>
        <vt:i4>1507380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_Toc235010234</vt:lpwstr>
      </vt:variant>
      <vt:variant>
        <vt:i4>1507380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_Toc235010233</vt:lpwstr>
      </vt:variant>
      <vt:variant>
        <vt:i4>1507380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_Toc235010232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_Toc235010231</vt:lpwstr>
      </vt:variant>
      <vt:variant>
        <vt:i4>1507380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_Toc235010230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_Toc235010229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_Toc235010228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_Toc235010227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_Toc235010226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_Toc235010225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_Toc235010224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_Toc235010223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_Toc235010222</vt:lpwstr>
      </vt:variant>
      <vt:variant>
        <vt:i4>1441844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_Toc235010221</vt:lpwstr>
      </vt:variant>
      <vt:variant>
        <vt:i4>1441844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_Toc235010220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_Toc235010219</vt:lpwstr>
      </vt:variant>
      <vt:variant>
        <vt:i4>1376308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_Toc235010218</vt:lpwstr>
      </vt:variant>
      <vt:variant>
        <vt:i4>1376308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_Toc235010217</vt:lpwstr>
      </vt:variant>
      <vt:variant>
        <vt:i4>1376308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_Toc235010216</vt:lpwstr>
      </vt:variant>
      <vt:variant>
        <vt:i4>1376308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_Toc235010215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_Toc235010214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_Toc235010213</vt:lpwstr>
      </vt:variant>
      <vt:variant>
        <vt:i4>1376308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_Toc235010212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_Toc235010211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_Toc235010210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AgilePoint User's Guide</dc:title>
  <dc:subject>AgilePoint BPMS Suite v 4.0</dc:subject>
  <dc:creator>Michael Da</dc:creator>
  <cp:lastModifiedBy>Michael</cp:lastModifiedBy>
  <cp:revision>2</cp:revision>
  <cp:lastPrinted>2009-04-06T22:11:00Z</cp:lastPrinted>
  <dcterms:created xsi:type="dcterms:W3CDTF">2013-12-24T01:53:00Z</dcterms:created>
  <dcterms:modified xsi:type="dcterms:W3CDTF">2013-12-24T01:53:00Z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ProductVersion">
    <vt:lpwstr>4.0</vt:lpwstr>
  </property>
  <property fmtid="{D5CDD505-2E9C-101B-9397-08002B2CF9AE}" pid="4" name="ProductName">
    <vt:lpwstr>AgilePoint BPMS Suite</vt:lpwstr>
  </property>
  <property fmtid="{D5CDD505-2E9C-101B-9397-08002B2CF9AE}" pid="5" name="Description0">
    <vt:lpwstr>The user's guide for AgilePoint BPMS v4.0 (pre-beta)</vt:lpwstr>
  </property>
</Properties>
</file>